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D38A" w14:textId="07D7481C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E51F76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</w:t>
      </w:r>
      <w:r w:rsidR="00E1539C">
        <w:rPr>
          <w:rFonts w:cs="Arial"/>
          <w:sz w:val="24"/>
          <w:szCs w:val="24"/>
        </w:rPr>
        <w:t>18</w:t>
      </w:r>
      <w:r w:rsidR="00A171F4">
        <w:rPr>
          <w:rFonts w:cs="Arial"/>
          <w:sz w:val="24"/>
          <w:szCs w:val="24"/>
        </w:rPr>
        <w:t>024</w:t>
      </w:r>
      <w:r w:rsidR="00DD7244">
        <w:rPr>
          <w:rFonts w:cs="Arial"/>
          <w:sz w:val="24"/>
          <w:szCs w:val="24"/>
        </w:rPr>
        <w:t>2</w:t>
      </w:r>
    </w:p>
    <w:p w14:paraId="731A08D5" w14:textId="77777777" w:rsidR="00411066" w:rsidRPr="00F45489" w:rsidRDefault="00E51F7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Fukuoka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Japan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8D1B9F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0D7B91B" w14:textId="59DB805B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393C69" w:rsidRPr="00E1539C">
        <w:rPr>
          <w:rFonts w:eastAsia="Times New Roman"/>
          <w:sz w:val="20"/>
          <w:szCs w:val="20"/>
          <w:lang w:val="en-US"/>
        </w:rPr>
        <w:t>enIMS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+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5GMSG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+</w:t>
      </w:r>
      <w:r w:rsidR="00E1539C">
        <w:rPr>
          <w:rFonts w:eastAsia="Times New Roman"/>
          <w:sz w:val="20"/>
          <w:szCs w:val="20"/>
          <w:lang w:val="en-US"/>
        </w:rPr>
        <w:t xml:space="preserve"> </w:t>
      </w:r>
      <w:r w:rsidR="00393C69" w:rsidRPr="00E1539C">
        <w:rPr>
          <w:rFonts w:eastAsia="Times New Roman"/>
          <w:sz w:val="20"/>
          <w:szCs w:val="20"/>
          <w:lang w:val="en-US"/>
        </w:rPr>
        <w:t>eLESTR</w:t>
      </w:r>
      <w:r w:rsidR="00E1539C">
        <w:rPr>
          <w:rFonts w:eastAsia="Times New Roman"/>
          <w:sz w:val="20"/>
          <w:szCs w:val="20"/>
          <w:lang w:val="en-US"/>
        </w:rPr>
        <w:t xml:space="preserve"> agenda</w:t>
      </w:r>
    </w:p>
    <w:p w14:paraId="5EE51720" w14:textId="47798C6A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539C">
        <w:rPr>
          <w:rFonts w:eastAsia="Times New Roman" w:cs="Arial"/>
          <w:sz w:val="22"/>
          <w:szCs w:val="20"/>
          <w:lang w:eastAsia="ar-SA"/>
        </w:rPr>
        <w:t>7.3, 7.8, 7.9</w:t>
      </w:r>
    </w:p>
    <w:p w14:paraId="15B50A0F" w14:textId="5374C7D1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E1539C">
        <w:rPr>
          <w:rFonts w:eastAsia="Times New Roman" w:cs="Arial"/>
          <w:sz w:val="22"/>
          <w:szCs w:val="20"/>
          <w:lang w:val="en-US"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D4F9659" w14:textId="110E9E4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1539C">
        <w:rPr>
          <w:rFonts w:eastAsia="Times New Roman" w:cs="Arial"/>
          <w:sz w:val="22"/>
          <w:szCs w:val="20"/>
          <w:lang w:eastAsia="ar-SA"/>
        </w:rPr>
        <w:t>Greg Schumacher</w:t>
      </w:r>
    </w:p>
    <w:p w14:paraId="5147B750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FFEDE3B" w14:textId="77777777" w:rsidR="00FE752D" w:rsidRPr="00FC250B" w:rsidRDefault="00411066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14:paraId="5057265C" w14:textId="07DE28BF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3A677ED3" w14:textId="60B26930" w:rsidR="007B42CC" w:rsidRPr="00F774D3" w:rsidRDefault="007B42CC" w:rsidP="007B42C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14:paraId="2F79319B" w14:textId="2DE0C5D3" w:rsidR="007B42CC" w:rsidRPr="00772E0F" w:rsidRDefault="007B42CC" w:rsidP="007B42C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9C28CE">
        <w:rPr>
          <w:rFonts w:eastAsia="Arial Unicode MS" w:cs="Arial"/>
          <w:color w:val="00B050"/>
          <w:sz w:val="24"/>
          <w:szCs w:val="24"/>
          <w:lang w:eastAsia="ar-SA"/>
        </w:rPr>
        <w:t>(Room E)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5770CFB0" w14:textId="77777777" w:rsidR="007B42CC" w:rsidRPr="00015298" w:rsidRDefault="007B42CC" w:rsidP="007B42C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17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702"/>
        <w:gridCol w:w="3039"/>
        <w:gridCol w:w="3039"/>
      </w:tblGrid>
      <w:tr w:rsidR="00E1539C" w:rsidRPr="00015298" w14:paraId="41FFB976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DDC7E9D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EF20130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D6E63BF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EF567FB" w14:textId="77777777" w:rsidR="00E1539C" w:rsidRPr="00015298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539C" w:rsidRPr="00AB0F3E" w14:paraId="505A978A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A7AB2FF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318CEC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7F7FAA0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F568B23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66448D5" w14:textId="104BC9C6" w:rsidR="00E1539C" w:rsidRPr="00BD600A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EFB6884" w14:textId="5B93622C" w:rsidR="00E1539C" w:rsidRPr="000125EA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539C" w:rsidRPr="00AB0F3E" w14:paraId="1A074F89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74716F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30832C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2424EC47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7892999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8133E6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BB3352" w14:textId="2854ACFF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5D7C19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ACC6CD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enIMS+5GMSG+eLESTR</w:t>
            </w:r>
          </w:p>
        </w:tc>
      </w:tr>
      <w:tr w:rsidR="00E1539C" w:rsidRPr="00AB0F3E" w14:paraId="4BEACA82" w14:textId="77777777" w:rsidTr="00E1539C">
        <w:trPr>
          <w:trHeight w:val="246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82F9F0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BB2463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4AFA77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77766B2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AB0F3E" w14:paraId="37B0F5B6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67AB9B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F0CA2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4D048CF3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A027E9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A0BBEA" w14:textId="46887AE2" w:rsidR="00E1539C" w:rsidRPr="00CF100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354994" w14:textId="0F69E9D3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(Rm </w:t>
            </w:r>
            <w:r w:rsidR="005D7C19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3546DBB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enIMS+5GMSG+eLESTR</w:t>
            </w:r>
          </w:p>
        </w:tc>
      </w:tr>
      <w:tr w:rsidR="00E1539C" w:rsidRPr="00AB0F3E" w14:paraId="32792F6D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CF21B5" w14:textId="77777777" w:rsidR="00E1539C" w:rsidRPr="00AB0F3E" w:rsidRDefault="00E1539C" w:rsidP="00393C6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74CE763" w14:textId="77777777" w:rsidR="00E1539C" w:rsidRPr="00AB0F3E" w:rsidRDefault="00E1539C" w:rsidP="00393C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4E26A69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D19338F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AB0F3E" w14:paraId="62E91DDE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1D3E3D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E99B99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7033D16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24B3C40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3C1D0A" w14:textId="7CDF14A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  <w:p w14:paraId="7632D761" w14:textId="6B95C573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</w:t>
            </w:r>
            <w:r w:rsidR="005D7C19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(E)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177DA0C6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enIMS+5GMSG+eLESTR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ED0DF2" w14:textId="2A5ED4F1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539C" w:rsidRPr="00AB0F3E" w14:paraId="5A7A1524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2BA64A" w14:textId="77777777" w:rsidR="00E1539C" w:rsidRPr="00AB0F3E" w:rsidRDefault="00E1539C" w:rsidP="00393C6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9973A27" w14:textId="77777777" w:rsidR="00E1539C" w:rsidRPr="00AB0F3E" w:rsidRDefault="00E1539C" w:rsidP="00393C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2325CC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DE0D8" w14:textId="77777777" w:rsidR="00E1539C" w:rsidRPr="00415AA2" w:rsidRDefault="00E1539C" w:rsidP="00393C6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015298" w14:paraId="6414C34D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889F6FF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56435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87241B6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24FB1B8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5DACD5" w14:textId="152841BB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664F0C" w14:textId="77777777" w:rsidR="00E1539C" w:rsidRPr="004C4A40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94015A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-</w:t>
            </w:r>
          </w:p>
        </w:tc>
      </w:tr>
      <w:tr w:rsidR="00E1539C" w:rsidRPr="00AB0F3E" w14:paraId="22F23C89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B9556D7" w14:textId="77777777" w:rsidR="00E1539C" w:rsidRPr="00AB0F3E" w:rsidRDefault="00E1539C" w:rsidP="00393C6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311EDD" w14:textId="77777777" w:rsidR="00E1539C" w:rsidRPr="00AB0F3E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0F70D93" w14:textId="77777777" w:rsidR="00E1539C" w:rsidRPr="00415AA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D08663" w14:textId="77777777" w:rsidR="00E1539C" w:rsidRPr="00415AA2" w:rsidRDefault="00E1539C" w:rsidP="00393C6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539C" w:rsidRPr="00015298" w14:paraId="70EC314F" w14:textId="77777777" w:rsidTr="00E1539C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090632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3F8F5E" w14:textId="77777777" w:rsidR="00E1539C" w:rsidRPr="00AB0F3E" w:rsidRDefault="00E1539C" w:rsidP="00393C6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6BF5DE" w14:textId="77777777" w:rsidR="00E1539C" w:rsidRPr="00AB0F3E" w:rsidRDefault="00E1539C" w:rsidP="00393C6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CC43510" w14:textId="77777777" w:rsidR="00E1539C" w:rsidRPr="00AB0F3E" w:rsidRDefault="00E1539C" w:rsidP="00393C6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465885A" w14:textId="446E6E89" w:rsidR="00E1539C" w:rsidRPr="005A2472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0865492" w14:textId="131BFE3D" w:rsidR="00E1539C" w:rsidRPr="006620C9" w:rsidRDefault="00E1539C" w:rsidP="00393C6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14:paraId="302C99A3" w14:textId="77777777" w:rsidR="007B42CC" w:rsidRPr="00015298" w:rsidRDefault="007B42CC" w:rsidP="007B42C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A0ED875" w14:textId="77777777" w:rsidR="007B42CC" w:rsidRPr="008754F9" w:rsidRDefault="007B42CC" w:rsidP="007B42C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6692DCF7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2B33CF1E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7D9D6E23" w14:textId="77777777" w:rsidR="007B42CC" w:rsidRDefault="007B42CC" w:rsidP="007B42C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B97366B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30F6A89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5176BE12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lastRenderedPageBreak/>
        <w:t>Ki-Dong Lee: CAV+5GLAN and BMNS+LUCIA</w:t>
      </w:r>
    </w:p>
    <w:p w14:paraId="53668A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ePWS+MPS and enIMS+5GMSG+eLESTR</w:t>
      </w:r>
    </w:p>
    <w:p w14:paraId="1FCE3323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Toon Norp: RAILWAY and HYPOS</w:t>
      </w:r>
    </w:p>
    <w:p w14:paraId="448C9810" w14:textId="77777777" w:rsidR="007B42CC" w:rsidRDefault="007B42CC" w:rsidP="007B42C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3FA041D8" w14:textId="77777777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020ACF18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73B7741A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14:paraId="29F53326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FEE05FA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49683464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AEC1BC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744B283A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02533E9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E951B1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493C50D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0674E25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3EB80EB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361A9C57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35EC7F1C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CD5364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2A902B3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77D6CC9F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04E5D2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4D1B800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30AE89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489486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1ABCB6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16A6C712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172FCE2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2927EAA" w14:textId="77777777" w:rsidTr="00744151">
        <w:trPr>
          <w:trHeight w:val="141"/>
        </w:trPr>
        <w:tc>
          <w:tcPr>
            <w:tcW w:w="675" w:type="dxa"/>
            <w:shd w:val="clear" w:color="auto" w:fill="00FFFF"/>
          </w:tcPr>
          <w:p w14:paraId="76F1647B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25A8AF8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363B19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32A0502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B30F7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098020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F2E05F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121B7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26B4B106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7CF7F24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4F1618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1DBCCBE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6EE76C2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20ED8A50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63A6B14F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0CED1DD6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7F9E511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7798C719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3B1B06B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14:paraId="16DC6A7A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D041515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3DFD72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4D4F01C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6B04627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224194DE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48F8E06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14:paraId="0EC52AB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67A304B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60A98A5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632DF36A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74E01D5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4D2B220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32086AE4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14:paraId="07F96A93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1F71FC8" w14:textId="77777777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189B6B2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D69F8E8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057E91EF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63B13365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200DA507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14:paraId="4680B04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C725698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17E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76AC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56D1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E59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E03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7C96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4967F60" w14:textId="77777777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970BF5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56A2AD4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4F9CAE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DE9C92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D595D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8E2EC78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CA1602A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5F30060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09"/>
        <w:gridCol w:w="1276"/>
        <w:gridCol w:w="2516"/>
        <w:gridCol w:w="4855"/>
        <w:gridCol w:w="1886"/>
        <w:gridCol w:w="3257"/>
      </w:tblGrid>
      <w:tr w:rsidR="004D36FE" w:rsidRPr="00B04844" w14:paraId="477DA49A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41C1EBBE" w14:textId="77777777" w:rsidR="004D36FE" w:rsidRPr="00F45489" w:rsidRDefault="004D36FE" w:rsidP="004D36FE">
            <w:pPr>
              <w:pStyle w:val="Heading2"/>
            </w:pPr>
            <w:r>
              <w:t>FS_</w:t>
            </w:r>
            <w:r w:rsidRPr="00CC3E19">
              <w:t>eLESTR</w:t>
            </w:r>
            <w:r>
              <w:t xml:space="preserve">: </w:t>
            </w:r>
            <w:r w:rsidRPr="00CC3E19">
              <w:t>Study on Enhancement of LTE for Efficient delivery of Streaming Service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P-160906]</w:t>
            </w:r>
          </w:p>
        </w:tc>
      </w:tr>
      <w:tr w:rsidR="004D36FE" w:rsidRPr="00B04844" w14:paraId="32151B7D" w14:textId="77777777" w:rsidTr="00753C97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A2073D9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A0925C0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22.833v0.4.0</w:t>
            </w:r>
          </w:p>
          <w:p w14:paraId="1BF9E908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5D6D86CF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4DD9A829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62921" w:rsidRPr="00262921" w14:paraId="13DF257A" w14:textId="77777777" w:rsidTr="00753C97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29EC53" w14:textId="7777777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C16ED" w14:textId="5AA49635" w:rsidR="00262921" w:rsidRPr="00753C97" w:rsidRDefault="00CE0B0D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" w:history="1">
              <w:r w:rsidR="00262921" w:rsidRPr="006C464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S1-180015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E855B8" w14:textId="7777777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/>
                <w:szCs w:val="18"/>
                <w:lang w:eastAsia="ar-SA"/>
              </w:rPr>
              <w:t>ZTE Corporation, China Telecom, CATT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D4299" w14:textId="7777777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/>
                <w:szCs w:val="18"/>
                <w:lang w:eastAsia="ar-SA"/>
              </w:rPr>
              <w:t>eLESTR Overview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609763" w14:textId="51EED03D" w:rsidR="00262921" w:rsidRPr="00753C97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7430BC">
              <w:rPr>
                <w:rFonts w:eastAsia="Times New Roman" w:cs="Arial"/>
                <w:szCs w:val="18"/>
                <w:lang w:eastAsia="ar-SA"/>
              </w:rPr>
              <w:t>8</w:t>
            </w:r>
            <w:r w:rsidRPr="00753C97">
              <w:rPr>
                <w:rFonts w:eastAsia="Times New Roman" w:cs="Arial"/>
                <w:szCs w:val="18"/>
                <w:lang w:eastAsia="ar-SA"/>
              </w:rPr>
              <w:t>0300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9590C" w14:textId="77777777" w:rsidR="00107F62" w:rsidRPr="00753C97" w:rsidRDefault="00107F62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C6AAC7F" w14:textId="77777777" w:rsidR="00107F62" w:rsidRPr="00753C97" w:rsidRDefault="00107F62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2A42731" w14:textId="77777777" w:rsidR="00107F62" w:rsidRPr="00753C97" w:rsidRDefault="00107F62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549C8675" w14:textId="62CF30E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53C97" w:rsidRPr="00262921" w14:paraId="2E5B5ABF" w14:textId="77777777" w:rsidTr="00610D80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BA30" w14:textId="3131D912" w:rsidR="00753C97" w:rsidRPr="00610D80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0D8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7BA2" w14:textId="0DBD7A69" w:rsidR="00753C97" w:rsidRPr="00610D80" w:rsidRDefault="00CE0B0D" w:rsidP="00262921">
            <w:pPr>
              <w:snapToGrid w:val="0"/>
              <w:spacing w:after="0" w:line="240" w:lineRule="auto"/>
            </w:pPr>
            <w:hyperlink r:id="rId9" w:history="1">
              <w:r w:rsidR="00753C97" w:rsidRPr="006C464A">
                <w:rPr>
                  <w:rStyle w:val="Hyperlink"/>
                  <w:rFonts w:cs="Arial"/>
                </w:rPr>
                <w:t>S1-1</w:t>
              </w:r>
              <w:r w:rsidR="007430BC">
                <w:rPr>
                  <w:rStyle w:val="Hyperlink"/>
                  <w:rFonts w:cs="Arial"/>
                </w:rPr>
                <w:t>8</w:t>
              </w:r>
              <w:r w:rsidR="00753C97" w:rsidRPr="006C464A">
                <w:rPr>
                  <w:rStyle w:val="Hyperlink"/>
                  <w:rFonts w:cs="Arial"/>
                </w:rPr>
                <w:t>0300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D888" w14:textId="1A06B2C2" w:rsidR="00753C97" w:rsidRPr="00610D80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0D80">
              <w:rPr>
                <w:rFonts w:eastAsia="Times New Roman" w:cs="Arial"/>
                <w:szCs w:val="18"/>
                <w:lang w:eastAsia="ar-SA"/>
              </w:rPr>
              <w:t>ZTE Corporation, China Telecom, CATT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1BBB7" w14:textId="0E048ADB" w:rsidR="00753C97" w:rsidRPr="00610D80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0D80">
              <w:rPr>
                <w:rFonts w:eastAsia="Times New Roman" w:cs="Arial"/>
                <w:szCs w:val="18"/>
                <w:lang w:eastAsia="ar-SA"/>
              </w:rPr>
              <w:t>eLESTR Overview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1AF3" w14:textId="0BD5DE1D" w:rsidR="00753C97" w:rsidRPr="00610D80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7C16" w14:textId="77777777" w:rsidR="00753C97" w:rsidRPr="00610D80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10D80">
              <w:rPr>
                <w:rFonts w:eastAsia="Times New Roman" w:cs="Arial"/>
                <w:szCs w:val="18"/>
                <w:lang w:eastAsia="ar-SA"/>
              </w:rPr>
              <w:t>Revision of S1-180015.</w:t>
            </w:r>
          </w:p>
          <w:p w14:paraId="2D1589FC" w14:textId="022EE118" w:rsidR="00753C97" w:rsidRPr="00610D80" w:rsidRDefault="00753C97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262921" w14:paraId="099DFCBF" w14:textId="77777777" w:rsidTr="000B2A85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AD6D2B" w14:textId="7777777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41FF24" w14:textId="5FA0C4EE" w:rsidR="00262921" w:rsidRPr="00753C97" w:rsidRDefault="00CE0B0D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262921" w:rsidRPr="006C464A">
                <w:rPr>
                  <w:rStyle w:val="Hyperlink"/>
                  <w:rFonts w:cs="Arial"/>
                </w:rPr>
                <w:t>S1-180016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E5A693" w14:textId="7777777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 w:hint="eastAsia"/>
                <w:szCs w:val="18"/>
                <w:lang w:eastAsia="ar-SA"/>
              </w:rPr>
              <w:t>ZTE Corporation, China Telecom, CATT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342C78" w14:textId="77777777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3C97">
              <w:rPr>
                <w:rFonts w:eastAsia="Times New Roman" w:cs="Arial" w:hint="eastAsia"/>
                <w:szCs w:val="18"/>
                <w:lang w:eastAsia="ar-SA"/>
              </w:rPr>
              <w:t>eLESTR Section 3 and editorial revision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9AEAFC" w14:textId="58E0A73B" w:rsidR="00262921" w:rsidRPr="00753C97" w:rsidRDefault="0089207D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</w:t>
            </w:r>
            <w:r w:rsidR="00097D36">
              <w:rPr>
                <w:rFonts w:eastAsia="Times New Roman" w:cs="Arial"/>
                <w:szCs w:val="18"/>
                <w:lang w:eastAsia="ar-SA"/>
              </w:rPr>
              <w:t>g</w:t>
            </w:r>
            <w:r>
              <w:rPr>
                <w:rFonts w:eastAsia="Times New Roman" w:cs="Arial"/>
                <w:szCs w:val="18"/>
                <w:lang w:eastAsia="ar-SA"/>
              </w:rPr>
              <w:t>reed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3594E6" w14:textId="6E104524" w:rsidR="00262921" w:rsidRPr="00753C97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62921" w:rsidRPr="00262921" w14:paraId="54DCDDFD" w14:textId="77777777" w:rsidTr="000B2A85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5DFEA" w14:textId="77777777" w:rsidR="00262921" w:rsidRPr="000B2A8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BD425" w14:textId="76D73385" w:rsidR="00262921" w:rsidRPr="000B2A85" w:rsidRDefault="00CE0B0D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262921" w:rsidRPr="006C464A">
                <w:rPr>
                  <w:rStyle w:val="Hyperlink"/>
                  <w:rFonts w:cs="Arial"/>
                </w:rPr>
                <w:t>S1-180030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67BDD" w14:textId="77777777" w:rsidR="00262921" w:rsidRPr="000B2A8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 w:hint="eastAsia"/>
                <w:szCs w:val="18"/>
                <w:lang w:eastAsia="ar-SA"/>
              </w:rPr>
              <w:t xml:space="preserve">CATT, China Telecom, ZTE </w:t>
            </w:r>
            <w:r w:rsidRPr="000B2A85">
              <w:rPr>
                <w:rFonts w:eastAsia="Times New Roman" w:cs="Arial"/>
                <w:szCs w:val="18"/>
                <w:lang w:eastAsia="ar-SA"/>
              </w:rPr>
              <w:t>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AA0C1" w14:textId="77777777" w:rsidR="00262921" w:rsidRPr="000B2A8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 w:hint="eastAsia"/>
                <w:szCs w:val="18"/>
                <w:lang w:eastAsia="ar-SA"/>
              </w:rPr>
              <w:t xml:space="preserve">The </w:t>
            </w:r>
            <w:r w:rsidRPr="000B2A85">
              <w:rPr>
                <w:rFonts w:eastAsia="Times New Roman" w:cs="Arial"/>
                <w:szCs w:val="18"/>
                <w:lang w:eastAsia="ar-SA"/>
              </w:rPr>
              <w:t>requirement</w:t>
            </w:r>
            <w:r w:rsidRPr="000B2A85">
              <w:rPr>
                <w:rFonts w:eastAsia="Times New Roman" w:cs="Arial" w:hint="eastAsia"/>
                <w:szCs w:val="18"/>
                <w:lang w:eastAsia="ar-SA"/>
              </w:rPr>
              <w:t>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5F34B" w14:textId="6208A891" w:rsidR="00262921" w:rsidRPr="000B2A85" w:rsidRDefault="000B2A85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7430BC">
              <w:rPr>
                <w:rFonts w:eastAsia="Times New Roman" w:cs="Arial"/>
                <w:szCs w:val="18"/>
                <w:lang w:eastAsia="ar-SA"/>
              </w:rPr>
              <w:t>8</w:t>
            </w:r>
            <w:r w:rsidRPr="000B2A85">
              <w:rPr>
                <w:rFonts w:eastAsia="Times New Roman" w:cs="Arial"/>
                <w:szCs w:val="18"/>
                <w:lang w:eastAsia="ar-SA"/>
              </w:rPr>
              <w:t>0301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33C4A" w14:textId="77777777" w:rsidR="00262921" w:rsidRPr="000B2A85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B2A85" w:rsidRPr="00262921" w14:paraId="6DB270A7" w14:textId="77777777" w:rsidTr="0017703A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8D63" w14:textId="55352453" w:rsidR="000B2A85" w:rsidRPr="000B2A85" w:rsidRDefault="000B2A85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C403" w14:textId="5061E442" w:rsidR="000B2A85" w:rsidRPr="000B2A85" w:rsidRDefault="00CE0B0D" w:rsidP="00262921">
            <w:pPr>
              <w:snapToGrid w:val="0"/>
              <w:spacing w:after="0" w:line="240" w:lineRule="auto"/>
            </w:pPr>
            <w:hyperlink r:id="rId12" w:history="1">
              <w:r w:rsidR="000B2A85" w:rsidRPr="006C464A">
                <w:rPr>
                  <w:rStyle w:val="Hyperlink"/>
                  <w:rFonts w:cs="Arial"/>
                </w:rPr>
                <w:t>S1-1</w:t>
              </w:r>
              <w:r w:rsidR="007430BC">
                <w:rPr>
                  <w:rStyle w:val="Hyperlink"/>
                  <w:rFonts w:cs="Arial"/>
                </w:rPr>
                <w:t>8</w:t>
              </w:r>
              <w:r w:rsidR="000B2A85" w:rsidRPr="006C464A">
                <w:rPr>
                  <w:rStyle w:val="Hyperlink"/>
                  <w:rFonts w:cs="Arial"/>
                </w:rPr>
                <w:t>0301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9802" w14:textId="06202F37" w:rsidR="000B2A85" w:rsidRPr="000B2A85" w:rsidRDefault="000B2A85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/>
                <w:szCs w:val="18"/>
                <w:lang w:eastAsia="ar-SA"/>
              </w:rPr>
              <w:t>CATT, China Telecom, ZTE 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544E" w14:textId="1BBFFF10" w:rsidR="000B2A85" w:rsidRPr="000B2A85" w:rsidRDefault="000B2A85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/>
                <w:szCs w:val="18"/>
                <w:lang w:eastAsia="ar-SA"/>
              </w:rPr>
              <w:t>The requirements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E411" w14:textId="77777777" w:rsidR="000B2A85" w:rsidRPr="000B2A85" w:rsidRDefault="000B2A85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2EB4" w14:textId="71989886" w:rsidR="000B2A85" w:rsidRPr="000B2A85" w:rsidRDefault="000B2A85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2A85">
              <w:rPr>
                <w:rFonts w:eastAsia="Times New Roman" w:cs="Arial"/>
                <w:szCs w:val="18"/>
                <w:lang w:eastAsia="ar-SA"/>
              </w:rPr>
              <w:t>Revision of S1-180030.</w:t>
            </w:r>
          </w:p>
        </w:tc>
      </w:tr>
      <w:tr w:rsidR="00262921" w:rsidRPr="00262921" w14:paraId="20891863" w14:textId="77777777" w:rsidTr="0017703A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D2913" w14:textId="77777777" w:rsidR="00262921" w:rsidRPr="0017703A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D828A" w14:textId="34B8A7C4" w:rsidR="00262921" w:rsidRPr="0017703A" w:rsidRDefault="00CE0B0D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262921" w:rsidRPr="006C464A">
                <w:rPr>
                  <w:rStyle w:val="Hyperlink"/>
                  <w:rFonts w:cs="Arial"/>
                </w:rPr>
                <w:t>S1-180031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5AA4C" w14:textId="77777777" w:rsidR="00262921" w:rsidRPr="0017703A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 w:hint="eastAsia"/>
                <w:szCs w:val="18"/>
                <w:lang w:eastAsia="ar-SA"/>
              </w:rPr>
              <w:t xml:space="preserve">CATT, China Telecom, ZTE </w:t>
            </w:r>
            <w:r w:rsidRPr="0017703A">
              <w:rPr>
                <w:rFonts w:eastAsia="Times New Roman" w:cs="Arial"/>
                <w:szCs w:val="18"/>
                <w:lang w:eastAsia="ar-SA"/>
              </w:rPr>
              <w:t>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2E800" w14:textId="77777777" w:rsidR="00262921" w:rsidRPr="0017703A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 w:hint="eastAsia"/>
                <w:szCs w:val="18"/>
                <w:lang w:eastAsia="ar-SA"/>
              </w:rPr>
              <w:t>The charging requirements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AF8ED" w14:textId="19A58258" w:rsidR="00262921" w:rsidRPr="0017703A" w:rsidRDefault="0017703A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7430BC">
              <w:rPr>
                <w:rFonts w:eastAsia="Times New Roman" w:cs="Arial"/>
                <w:szCs w:val="18"/>
                <w:lang w:eastAsia="ar-SA"/>
              </w:rPr>
              <w:t>8</w:t>
            </w:r>
            <w:r w:rsidRPr="0017703A">
              <w:rPr>
                <w:rFonts w:eastAsia="Times New Roman" w:cs="Arial"/>
                <w:szCs w:val="18"/>
                <w:lang w:eastAsia="ar-SA"/>
              </w:rPr>
              <w:t>0302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C8D65" w14:textId="77777777" w:rsidR="00262921" w:rsidRPr="0017703A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7703A" w:rsidRPr="00262921" w14:paraId="06DDE1B2" w14:textId="77777777" w:rsidTr="00827BBF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F2B06" w14:textId="7C1D2EF3" w:rsidR="0017703A" w:rsidRPr="0017703A" w:rsidRDefault="0017703A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3249" w14:textId="523F49F5" w:rsidR="0017703A" w:rsidRPr="0017703A" w:rsidRDefault="00CE0B0D" w:rsidP="00262921">
            <w:pPr>
              <w:snapToGrid w:val="0"/>
              <w:spacing w:after="0" w:line="240" w:lineRule="auto"/>
            </w:pPr>
            <w:hyperlink r:id="rId14" w:history="1">
              <w:r w:rsidR="0017703A" w:rsidRPr="006C464A">
                <w:rPr>
                  <w:rStyle w:val="Hyperlink"/>
                  <w:rFonts w:cs="Arial"/>
                </w:rPr>
                <w:t>S1-1</w:t>
              </w:r>
              <w:r w:rsidR="007430BC">
                <w:rPr>
                  <w:rStyle w:val="Hyperlink"/>
                  <w:rFonts w:cs="Arial"/>
                </w:rPr>
                <w:t>8</w:t>
              </w:r>
              <w:r w:rsidR="0017703A" w:rsidRPr="006C464A">
                <w:rPr>
                  <w:rStyle w:val="Hyperlink"/>
                  <w:rFonts w:cs="Arial"/>
                </w:rPr>
                <w:t>0302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01B3" w14:textId="629C83A1" w:rsidR="0017703A" w:rsidRPr="0017703A" w:rsidRDefault="0017703A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/>
                <w:szCs w:val="18"/>
                <w:lang w:eastAsia="ar-SA"/>
              </w:rPr>
              <w:t>CATT, China Telecom, ZTE 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E826" w14:textId="2972996C" w:rsidR="0017703A" w:rsidRPr="0017703A" w:rsidRDefault="0017703A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/>
                <w:szCs w:val="18"/>
                <w:lang w:eastAsia="ar-SA"/>
              </w:rPr>
              <w:t>The charging requirements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D584" w14:textId="77777777" w:rsidR="0017703A" w:rsidRPr="0017703A" w:rsidRDefault="0017703A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0F62" w14:textId="09281AE5" w:rsidR="0017703A" w:rsidRPr="0017703A" w:rsidRDefault="0017703A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703A">
              <w:rPr>
                <w:rFonts w:eastAsia="Times New Roman" w:cs="Arial"/>
                <w:szCs w:val="18"/>
                <w:lang w:eastAsia="ar-SA"/>
              </w:rPr>
              <w:t>Revision of S1-180031.</w:t>
            </w:r>
          </w:p>
        </w:tc>
      </w:tr>
      <w:tr w:rsidR="00262921" w:rsidRPr="00262921" w14:paraId="59E4C679" w14:textId="77777777" w:rsidTr="00827BBF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94663" w14:textId="77777777" w:rsidR="00262921" w:rsidRPr="00827BBF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8E1530" w14:textId="1E262626" w:rsidR="00262921" w:rsidRPr="00827BBF" w:rsidRDefault="00CE0B0D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262921" w:rsidRPr="004027E4">
                <w:rPr>
                  <w:rStyle w:val="Hyperlink"/>
                  <w:rFonts w:cs="Arial"/>
                </w:rPr>
                <w:t>S1-180103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FA862" w14:textId="77777777" w:rsidR="00262921" w:rsidRPr="00827BBF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 w:hint="eastAsia"/>
                <w:szCs w:val="18"/>
                <w:lang w:eastAsia="ar-SA"/>
              </w:rPr>
              <w:t xml:space="preserve">China Telecom, CATT, ZTE </w:t>
            </w:r>
            <w:r w:rsidRPr="00827BBF">
              <w:rPr>
                <w:rFonts w:eastAsia="Times New Roman" w:cs="Arial"/>
                <w:szCs w:val="18"/>
                <w:lang w:eastAsia="ar-SA"/>
              </w:rPr>
              <w:t>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B7832" w14:textId="77777777" w:rsidR="00262921" w:rsidRPr="00827BBF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 w:hint="eastAsia"/>
                <w:szCs w:val="18"/>
                <w:lang w:eastAsia="ar-SA"/>
              </w:rPr>
              <w:t xml:space="preserve">The </w:t>
            </w:r>
            <w:r w:rsidRPr="00827BBF">
              <w:rPr>
                <w:rFonts w:eastAsia="Times New Roman" w:cs="Arial"/>
                <w:szCs w:val="18"/>
                <w:lang w:eastAsia="ar-SA"/>
              </w:rPr>
              <w:t>conclusion and recommendations</w:t>
            </w:r>
            <w:r w:rsidRPr="00827BBF">
              <w:rPr>
                <w:rFonts w:eastAsia="Times New Roman" w:cs="Arial" w:hint="eastAsia"/>
                <w:szCs w:val="18"/>
                <w:lang w:eastAsia="ar-SA"/>
              </w:rPr>
              <w:t xml:space="preserve">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EB94F" w14:textId="7ECDEB49" w:rsidR="00262921" w:rsidRPr="00827BBF" w:rsidRDefault="00827BB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7430BC">
              <w:rPr>
                <w:rFonts w:eastAsia="Times New Roman" w:cs="Arial"/>
                <w:szCs w:val="18"/>
                <w:lang w:eastAsia="ar-SA"/>
              </w:rPr>
              <w:t>8</w:t>
            </w:r>
            <w:r w:rsidRPr="00827BBF">
              <w:rPr>
                <w:rFonts w:eastAsia="Times New Roman" w:cs="Arial"/>
                <w:szCs w:val="18"/>
                <w:lang w:eastAsia="ar-SA"/>
              </w:rPr>
              <w:t>0303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7C671" w14:textId="77777777" w:rsidR="00262921" w:rsidRPr="00827BBF" w:rsidRDefault="00262921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27BBF" w:rsidRPr="00262921" w14:paraId="6F410302" w14:textId="77777777" w:rsidTr="00827BBF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E4689" w14:textId="71C871FC" w:rsidR="00827BBF" w:rsidRPr="00827BBF" w:rsidRDefault="00827BB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D1A2" w14:textId="1EB9BDDA" w:rsidR="00827BBF" w:rsidRPr="00827BBF" w:rsidRDefault="00CE0B0D" w:rsidP="00262921">
            <w:pPr>
              <w:snapToGrid w:val="0"/>
              <w:spacing w:after="0" w:line="240" w:lineRule="auto"/>
            </w:pPr>
            <w:hyperlink r:id="rId16" w:history="1">
              <w:r w:rsidR="00827BBF" w:rsidRPr="004027E4">
                <w:rPr>
                  <w:rStyle w:val="Hyperlink"/>
                  <w:rFonts w:cs="Arial"/>
                </w:rPr>
                <w:t>S1-1</w:t>
              </w:r>
              <w:r w:rsidR="007430BC">
                <w:rPr>
                  <w:rStyle w:val="Hyperlink"/>
                  <w:rFonts w:cs="Arial"/>
                </w:rPr>
                <w:t>8</w:t>
              </w:r>
              <w:r w:rsidR="00827BBF" w:rsidRPr="004027E4">
                <w:rPr>
                  <w:rStyle w:val="Hyperlink"/>
                  <w:rFonts w:cs="Arial"/>
                </w:rPr>
                <w:t>0303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01DB" w14:textId="7E1C7861" w:rsidR="00827BBF" w:rsidRPr="00827BBF" w:rsidRDefault="00827BB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/>
                <w:szCs w:val="18"/>
                <w:lang w:eastAsia="ar-SA"/>
              </w:rPr>
              <w:t>China Telecom, CATT, ZTE Corporation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E569" w14:textId="25430CFD" w:rsidR="00827BBF" w:rsidRPr="00827BBF" w:rsidRDefault="00827BB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/>
                <w:szCs w:val="18"/>
                <w:lang w:eastAsia="ar-SA"/>
              </w:rPr>
              <w:t>The conclusion and recommendations for eLESTR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9F20" w14:textId="77777777" w:rsidR="00827BBF" w:rsidRPr="00827BBF" w:rsidRDefault="00827BB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5386" w14:textId="2C1D60EF" w:rsidR="00827BBF" w:rsidRPr="00827BBF" w:rsidRDefault="00827BBF" w:rsidP="0026292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7BBF">
              <w:rPr>
                <w:rFonts w:eastAsia="Times New Roman" w:cs="Arial"/>
                <w:szCs w:val="18"/>
                <w:lang w:eastAsia="ar-SA"/>
              </w:rPr>
              <w:t>Revision of S1-180103.</w:t>
            </w:r>
          </w:p>
        </w:tc>
      </w:tr>
      <w:tr w:rsidR="00262921" w:rsidRPr="00B81C05" w14:paraId="46C36305" w14:textId="77777777" w:rsidTr="00566480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89EFFAD" w14:textId="77777777" w:rsidR="00262921" w:rsidRPr="00B81C05" w:rsidRDefault="00262921" w:rsidP="00262921">
            <w:pPr>
              <w:pStyle w:val="Heading3"/>
              <w:numPr>
                <w:ilvl w:val="2"/>
                <w:numId w:val="1"/>
              </w:numPr>
              <w:tabs>
                <w:tab w:val="left" w:pos="567"/>
              </w:tabs>
              <w:ind w:right="0"/>
            </w:pPr>
            <w:r w:rsidRPr="00C772D8">
              <w:t xml:space="preserve">enIMS+5GMSG+eLESTR </w:t>
            </w:r>
            <w:r>
              <w:t>drafting session information and FS_eLESTR output</w:t>
            </w:r>
          </w:p>
        </w:tc>
      </w:tr>
      <w:tr w:rsidR="00242507" w:rsidRPr="00A75C05" w14:paraId="65220AAF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821E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A7CB" w14:textId="75BC67DD" w:rsidR="00242507" w:rsidRPr="00F57C4D" w:rsidRDefault="00CE0B0D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242507" w:rsidRPr="005571B2">
                <w:rPr>
                  <w:rStyle w:val="Hyperlink"/>
                  <w:rFonts w:cs="Arial"/>
                </w:rPr>
                <w:t>S1-180239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E9FE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Telecom)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878B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TR22.833v0.5.0 to include agreements at this meeting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CA45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8CB0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2507" w:rsidRPr="00A75C05" w14:paraId="07E46730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D81A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F594D" w14:textId="34665C81" w:rsidR="00242507" w:rsidRPr="009C3E33" w:rsidRDefault="00CE0B0D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242507" w:rsidRPr="005571B2">
                <w:rPr>
                  <w:rStyle w:val="Hyperlink"/>
                  <w:rFonts w:cs="Arial"/>
                </w:rPr>
                <w:t>S1-180240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C27A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Telecom)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A48D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TR22.833v0.5.0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B9414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C1D1" w14:textId="77777777" w:rsidR="00242507" w:rsidRPr="00BD7E9D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2507" w:rsidRPr="00A75C05" w14:paraId="3E0FA06B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6471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323F" w14:textId="159AECB7" w:rsidR="00242507" w:rsidRPr="000C7946" w:rsidRDefault="00CE0B0D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242507" w:rsidRPr="005571B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S1-180241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63A5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72BA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enIMS and 5GMSG and 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eLESTR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35D7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6500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2507" w:rsidRPr="00A75C05" w14:paraId="0FD52B24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0687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6B31" w14:textId="5829F894" w:rsidR="00242507" w:rsidRPr="000C7946" w:rsidRDefault="00CE0B0D" w:rsidP="002425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0" w:history="1">
              <w:r w:rsidR="00242507" w:rsidRPr="005571B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S1-180242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2445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35D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enIMS and 5GMSG and 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eLESTR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910FF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C401" w14:textId="77777777" w:rsidR="00242507" w:rsidRPr="000C7946" w:rsidRDefault="00242507" w:rsidP="002425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36FE" w:rsidRPr="00B04844" w14:paraId="1C11EAC7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6D7E29AE" w14:textId="77777777" w:rsidR="004D36FE" w:rsidRPr="009504CA" w:rsidRDefault="004D36FE" w:rsidP="004D36FE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enIMS: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enhancements to IMS for new real time communication services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</w:t>
            </w:r>
            <w:r>
              <w:rPr>
                <w:bCs/>
              </w:rPr>
              <w:t>703</w:t>
            </w:r>
            <w:r w:rsidRPr="009504CA">
              <w:rPr>
                <w:bCs/>
              </w:rPr>
              <w:t>]</w:t>
            </w:r>
          </w:p>
        </w:tc>
      </w:tr>
      <w:tr w:rsidR="004D36FE" w:rsidRPr="00B04844" w14:paraId="52221164" w14:textId="77777777" w:rsidTr="00905CF4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668A3CA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276071DF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TR22.823v1.0.0</w:t>
            </w:r>
          </w:p>
          <w:p w14:paraId="39FD4AA9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14:paraId="4525F648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5C660D88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114AF" w:rsidRPr="00B114AF" w14:paraId="11C6B560" w14:textId="77777777" w:rsidTr="00905CF4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A79E6" w14:textId="77777777" w:rsidR="00B114AF" w:rsidRPr="00905CF4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34280" w14:textId="7925A09A" w:rsidR="00B114AF" w:rsidRPr="00905CF4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114AF" w:rsidRPr="006C464A">
                <w:rPr>
                  <w:rStyle w:val="Hyperlink"/>
                  <w:rFonts w:cs="Arial"/>
                </w:rPr>
                <w:t>S1-180094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AE917" w14:textId="77777777" w:rsidR="00B114AF" w:rsidRPr="00905CF4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CE0DC" w14:textId="77777777" w:rsidR="00B114AF" w:rsidRPr="00905CF4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 xml:space="preserve">FS_enIMS TR22.823: </w:t>
            </w:r>
            <w:r w:rsidRPr="00905CF4">
              <w:rPr>
                <w:rFonts w:eastAsia="Times New Roman" w:cs="Arial" w:hint="eastAsia"/>
                <w:szCs w:val="18"/>
                <w:lang w:eastAsia="ar-SA"/>
              </w:rPr>
              <w:t>Modification on the reference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B3908" w14:textId="416499C0" w:rsidR="00B114AF" w:rsidRPr="00905CF4" w:rsidRDefault="00905C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864BF5">
              <w:rPr>
                <w:rFonts w:eastAsia="Times New Roman" w:cs="Arial"/>
                <w:szCs w:val="18"/>
                <w:lang w:eastAsia="ar-SA"/>
              </w:rPr>
              <w:t>8</w:t>
            </w:r>
            <w:r w:rsidRPr="00905CF4">
              <w:rPr>
                <w:rFonts w:eastAsia="Times New Roman" w:cs="Arial"/>
                <w:szCs w:val="18"/>
                <w:lang w:eastAsia="ar-SA"/>
              </w:rPr>
              <w:t>0304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7AAF7" w14:textId="77777777" w:rsidR="00B114AF" w:rsidRPr="00905CF4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05CF4" w:rsidRPr="00B114AF" w14:paraId="2A17E84A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C9AB" w14:textId="1C36E2BE" w:rsidR="00905CF4" w:rsidRPr="00905CF4" w:rsidRDefault="00905C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BA6D2" w14:textId="79FCB386" w:rsidR="00905CF4" w:rsidRPr="00905CF4" w:rsidRDefault="00CE0B0D" w:rsidP="00B114AF">
            <w:pPr>
              <w:snapToGrid w:val="0"/>
              <w:spacing w:after="0" w:line="240" w:lineRule="auto"/>
            </w:pPr>
            <w:hyperlink r:id="rId22" w:history="1">
              <w:r w:rsidR="00905CF4" w:rsidRPr="006C464A">
                <w:rPr>
                  <w:rStyle w:val="Hyperlink"/>
                  <w:rFonts w:cs="Arial"/>
                </w:rPr>
                <w:t>S1-1</w:t>
              </w:r>
              <w:r w:rsidR="00864BF5">
                <w:rPr>
                  <w:rStyle w:val="Hyperlink"/>
                  <w:rFonts w:cs="Arial"/>
                </w:rPr>
                <w:t>8</w:t>
              </w:r>
              <w:r w:rsidR="00905CF4" w:rsidRPr="006C464A">
                <w:rPr>
                  <w:rStyle w:val="Hyperlink"/>
                  <w:rFonts w:cs="Arial"/>
                </w:rPr>
                <w:t>0304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B050" w14:textId="49CA56ED" w:rsidR="00905CF4" w:rsidRPr="00905CF4" w:rsidRDefault="00905C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C7B9" w14:textId="72758E26" w:rsidR="00905CF4" w:rsidRPr="00905CF4" w:rsidRDefault="00905C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>FS_enIMS TR22.823: Modification on the reference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5FC2A" w14:textId="77777777" w:rsidR="00905CF4" w:rsidRPr="00905CF4" w:rsidRDefault="00905C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D01F" w14:textId="72372D1B" w:rsidR="00905CF4" w:rsidRPr="00905CF4" w:rsidRDefault="00905C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CF4">
              <w:rPr>
                <w:rFonts w:eastAsia="Times New Roman" w:cs="Arial"/>
                <w:szCs w:val="18"/>
                <w:lang w:eastAsia="ar-SA"/>
              </w:rPr>
              <w:t>Revision of S1-180094.</w:t>
            </w:r>
          </w:p>
        </w:tc>
      </w:tr>
      <w:tr w:rsidR="00B114AF" w:rsidRPr="00B114AF" w14:paraId="74D7CDC8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28F015" w14:textId="77777777" w:rsidR="00B114AF" w:rsidRPr="000E1ADE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EFEB1" w14:textId="7B73B8C0" w:rsidR="00B114AF" w:rsidRPr="000E1ADE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114AF" w:rsidRPr="000E1ADE">
                <w:rPr>
                  <w:rStyle w:val="Hyperlink"/>
                  <w:rFonts w:cs="Arial"/>
                  <w:color w:val="auto"/>
                </w:rPr>
                <w:t>S1-180096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D9474" w14:textId="77777777" w:rsidR="00B114AF" w:rsidRPr="000E1ADE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52346" w14:textId="77777777" w:rsidR="00B114AF" w:rsidRPr="000E1ADE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 xml:space="preserve">FS_enIMS TR22.823: </w:t>
            </w:r>
            <w:r w:rsidRPr="000E1ADE">
              <w:rPr>
                <w:rFonts w:eastAsia="Times New Roman" w:cs="Arial" w:hint="eastAsia"/>
                <w:szCs w:val="18"/>
                <w:lang w:eastAsia="ar-SA"/>
              </w:rPr>
              <w:t>Modification on the scope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6F519" w14:textId="4E3BD74F" w:rsidR="00B114AF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Revised to S1-18031</w:t>
            </w:r>
            <w:r>
              <w:rPr>
                <w:rFonts w:eastAsia="Times New Roman" w:cs="Arial"/>
                <w:szCs w:val="18"/>
                <w:lang w:eastAsia="ar-SA"/>
              </w:rPr>
              <w:t>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56A31" w14:textId="77777777" w:rsidR="00B114AF" w:rsidRPr="000E1ADE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E1ADE" w:rsidRPr="00B114AF" w14:paraId="251102E8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97A2A5" w14:textId="3348A8D0" w:rsidR="000E1ADE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476AC9" w14:textId="7A6D1CE3" w:rsidR="000E1ADE" w:rsidRPr="000E1ADE" w:rsidRDefault="000E1ADE" w:rsidP="00B114AF">
            <w:pPr>
              <w:snapToGrid w:val="0"/>
              <w:spacing w:after="0" w:line="240" w:lineRule="auto"/>
            </w:pPr>
            <w:r w:rsidRPr="000E1ADE">
              <w:t>S1-180319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D86880" w14:textId="2F39E1E4" w:rsidR="000E1ADE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2DDB47" w14:textId="5A9BA74B" w:rsidR="000E1ADE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FS_enIMS TR22.823: Modification on the scope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421866" w14:textId="387A3132" w:rsidR="000E1ADE" w:rsidRPr="000E1ADE" w:rsidRDefault="001A36D0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6FBA78" w14:textId="77777777" w:rsid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Revision of S1-180096.</w:t>
            </w:r>
          </w:p>
          <w:p w14:paraId="3EB73F71" w14:textId="77777777" w:rsidR="000E1ADE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67CC6A3E" w14:textId="77777777" w:rsid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22AEC039" w14:textId="2814AF5B" w:rsidR="000E1ADE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E1ADE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B114AF" w:rsidRPr="00B114AF" w14:paraId="753B2866" w14:textId="77777777" w:rsidTr="002E57B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E7143" w14:textId="77777777" w:rsidR="00B114AF" w:rsidRPr="00B33516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5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BD7B4" w14:textId="27EA1E25" w:rsidR="00B114AF" w:rsidRPr="00B33516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B114AF" w:rsidRPr="006C464A">
                <w:rPr>
                  <w:rStyle w:val="Hyperlink"/>
                  <w:rFonts w:cs="Arial"/>
                </w:rPr>
                <w:t>S1-180176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EEF5B" w14:textId="77777777" w:rsidR="00B114AF" w:rsidRPr="00B33516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516"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13D2B" w14:textId="77777777" w:rsidR="00B114AF" w:rsidRPr="00B33516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516">
              <w:rPr>
                <w:rFonts w:eastAsia="Times New Roman" w:cs="Arial"/>
                <w:szCs w:val="18"/>
                <w:lang w:eastAsia="ar-SA"/>
              </w:rPr>
              <w:t>Updates to clause 4.7 - Service visibility and usage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45C90" w14:textId="4AE28843" w:rsidR="00B114AF" w:rsidRPr="00B33516" w:rsidRDefault="00B33516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3516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864BF5">
              <w:rPr>
                <w:rFonts w:eastAsia="Times New Roman" w:cs="Arial"/>
                <w:szCs w:val="18"/>
                <w:lang w:eastAsia="ar-SA"/>
              </w:rPr>
              <w:t>8</w:t>
            </w:r>
            <w:r w:rsidRPr="00B33516">
              <w:rPr>
                <w:rFonts w:eastAsia="Times New Roman" w:cs="Arial"/>
                <w:szCs w:val="18"/>
                <w:lang w:eastAsia="ar-SA"/>
              </w:rPr>
              <w:t>0306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FADCC" w14:textId="77777777" w:rsidR="00B114AF" w:rsidRPr="00B33516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33516" w:rsidRPr="00B114AF" w14:paraId="295364FC" w14:textId="77777777" w:rsidTr="002E57B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FE641C" w14:textId="15849AEC" w:rsidR="00B33516" w:rsidRPr="002E57B8" w:rsidRDefault="00B33516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7B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534675" w14:textId="68047699" w:rsidR="00B33516" w:rsidRPr="002E57B8" w:rsidRDefault="00CE0B0D" w:rsidP="00B114AF">
            <w:pPr>
              <w:snapToGrid w:val="0"/>
              <w:spacing w:after="0" w:line="240" w:lineRule="auto"/>
            </w:pPr>
            <w:hyperlink r:id="rId25" w:history="1">
              <w:r w:rsidR="00B33516" w:rsidRPr="002E57B8">
                <w:rPr>
                  <w:rStyle w:val="Hyperlink"/>
                  <w:rFonts w:cs="Arial"/>
                  <w:color w:val="auto"/>
                </w:rPr>
                <w:t>S1-1</w:t>
              </w:r>
              <w:r w:rsidR="00864BF5" w:rsidRPr="002E57B8">
                <w:rPr>
                  <w:rStyle w:val="Hyperlink"/>
                  <w:rFonts w:cs="Arial"/>
                  <w:color w:val="auto"/>
                </w:rPr>
                <w:t>8</w:t>
              </w:r>
              <w:r w:rsidR="00B33516" w:rsidRPr="002E57B8">
                <w:rPr>
                  <w:rStyle w:val="Hyperlink"/>
                  <w:rFonts w:cs="Arial"/>
                  <w:color w:val="auto"/>
                </w:rPr>
                <w:t>0306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C2F0DE" w14:textId="1C8ADDA1" w:rsidR="00B33516" w:rsidRPr="002E57B8" w:rsidRDefault="00B33516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7B8"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9F1984" w14:textId="166517B9" w:rsidR="00B33516" w:rsidRPr="002E57B8" w:rsidRDefault="00B33516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7B8">
              <w:rPr>
                <w:rFonts w:eastAsia="Times New Roman" w:cs="Arial"/>
                <w:szCs w:val="18"/>
                <w:lang w:eastAsia="ar-SA"/>
              </w:rPr>
              <w:t>Updates to clause 4.7 - Service visibility and usage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A29E85" w14:textId="30121344" w:rsidR="00B33516" w:rsidRPr="002E57B8" w:rsidRDefault="001A36D0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CB1766" w14:textId="77777777" w:rsidR="002E57B8" w:rsidRDefault="00B33516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57B8">
              <w:rPr>
                <w:rFonts w:eastAsia="Times New Roman" w:cs="Arial"/>
                <w:szCs w:val="18"/>
                <w:lang w:eastAsia="ar-SA"/>
              </w:rPr>
              <w:t>Revision of S1-180176.</w:t>
            </w:r>
          </w:p>
          <w:p w14:paraId="01A81C54" w14:textId="2E4277C6" w:rsidR="00B33516" w:rsidRPr="002E57B8" w:rsidRDefault="00B33516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114AF" w14:paraId="3F4690EA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9C138" w14:textId="77777777" w:rsidR="00B114AF" w:rsidRPr="00E305B8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05B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C67E66" w14:textId="79419F34" w:rsidR="00B114AF" w:rsidRPr="00E305B8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B114AF" w:rsidRPr="006C464A">
                <w:rPr>
                  <w:rStyle w:val="Hyperlink"/>
                  <w:rFonts w:cs="Arial"/>
                </w:rPr>
                <w:t>S1-180174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BEF0A" w14:textId="77777777" w:rsidR="00B114AF" w:rsidRPr="00E305B8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05B8"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E2043" w14:textId="77777777" w:rsidR="00B114AF" w:rsidRPr="00E305B8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05B8">
              <w:rPr>
                <w:rFonts w:eastAsia="Times New Roman" w:cs="Arial"/>
                <w:szCs w:val="18"/>
                <w:lang w:eastAsia="ar-SA"/>
              </w:rPr>
              <w:t>FS_enIMS TR22.823: Use case on</w:t>
            </w:r>
            <w:r w:rsidRPr="00E305B8" w:rsidDel="00044B9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E305B8">
              <w:rPr>
                <w:rFonts w:eastAsia="Times New Roman" w:cs="Arial"/>
                <w:szCs w:val="18"/>
                <w:lang w:eastAsia="ar-SA"/>
              </w:rPr>
              <w:t>indicati</w:t>
            </w:r>
            <w:r w:rsidRPr="00E305B8">
              <w:rPr>
                <w:rFonts w:eastAsia="Times New Roman" w:cs="Arial" w:hint="eastAsia"/>
                <w:szCs w:val="18"/>
                <w:lang w:eastAsia="ar-SA"/>
              </w:rPr>
              <w:t xml:space="preserve">ng </w:t>
            </w:r>
            <w:r w:rsidRPr="00E305B8">
              <w:rPr>
                <w:rFonts w:eastAsia="Times New Roman" w:cs="Arial"/>
                <w:szCs w:val="18"/>
                <w:lang w:eastAsia="ar-SA"/>
              </w:rPr>
              <w:t>RAT type</w:t>
            </w:r>
            <w:r w:rsidRPr="00E305B8">
              <w:rPr>
                <w:rFonts w:eastAsia="Times New Roman" w:cs="Arial" w:hint="eastAsia"/>
                <w:szCs w:val="18"/>
                <w:lang w:eastAsia="ar-SA"/>
              </w:rPr>
              <w:t xml:space="preserve"> for specific service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864B6" w14:textId="5CCBB800" w:rsidR="00B114AF" w:rsidRPr="00E305B8" w:rsidRDefault="00E305B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05B8">
              <w:rPr>
                <w:rFonts w:eastAsia="Times New Roman" w:cs="Arial"/>
                <w:szCs w:val="18"/>
                <w:lang w:eastAsia="ar-SA"/>
              </w:rPr>
              <w:t>Revised to S1-1</w:t>
            </w:r>
            <w:r w:rsidR="00864BF5">
              <w:rPr>
                <w:rFonts w:eastAsia="Times New Roman" w:cs="Arial"/>
                <w:szCs w:val="18"/>
                <w:lang w:eastAsia="ar-SA"/>
              </w:rPr>
              <w:t>8</w:t>
            </w:r>
            <w:r w:rsidRPr="00E305B8">
              <w:rPr>
                <w:rFonts w:eastAsia="Times New Roman" w:cs="Arial"/>
                <w:szCs w:val="18"/>
                <w:lang w:eastAsia="ar-SA"/>
              </w:rPr>
              <w:t>0305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C60B4" w14:textId="77777777" w:rsidR="00B114AF" w:rsidRPr="00E305B8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305B8" w:rsidRPr="00B114AF" w14:paraId="20A948CD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EC0AF67" w14:textId="58BE7064" w:rsidR="00E305B8" w:rsidRPr="000E1ADE" w:rsidRDefault="00E305B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15B945" w14:textId="624C519A" w:rsidR="00E305B8" w:rsidRPr="000E1ADE" w:rsidRDefault="00CE0B0D" w:rsidP="00B114AF">
            <w:pPr>
              <w:snapToGrid w:val="0"/>
              <w:spacing w:after="0" w:line="240" w:lineRule="auto"/>
            </w:pPr>
            <w:hyperlink r:id="rId27" w:history="1">
              <w:r w:rsidR="00E305B8" w:rsidRPr="000E1ADE">
                <w:rPr>
                  <w:rStyle w:val="Hyperlink"/>
                  <w:rFonts w:cs="Arial"/>
                  <w:color w:val="auto"/>
                </w:rPr>
                <w:t>S1-1</w:t>
              </w:r>
              <w:r w:rsidR="00864BF5" w:rsidRPr="000E1ADE">
                <w:rPr>
                  <w:rStyle w:val="Hyperlink"/>
                  <w:rFonts w:cs="Arial"/>
                  <w:color w:val="auto"/>
                </w:rPr>
                <w:t>8</w:t>
              </w:r>
              <w:r w:rsidR="00E305B8" w:rsidRPr="000E1ADE">
                <w:rPr>
                  <w:rStyle w:val="Hyperlink"/>
                  <w:rFonts w:cs="Arial"/>
                  <w:color w:val="auto"/>
                </w:rPr>
                <w:t>0305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9713E0C" w14:textId="451B29BB" w:rsidR="00E305B8" w:rsidRPr="000E1ADE" w:rsidRDefault="00E305B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660BC1" w14:textId="3E1CC659" w:rsidR="00E305B8" w:rsidRPr="000E1ADE" w:rsidRDefault="00E305B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FS_enIMS TR22.823: Use case on indicating RAT type for specific service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DDDCA32" w14:textId="0FB544E3" w:rsidR="00E305B8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A2CD43" w14:textId="195AA290" w:rsidR="00E305B8" w:rsidRPr="000E1ADE" w:rsidRDefault="00E305B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Revision of S1-180174.</w:t>
            </w:r>
          </w:p>
        </w:tc>
      </w:tr>
      <w:tr w:rsidR="00B114AF" w:rsidRPr="00B114AF" w14:paraId="2280B777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22B57" w14:textId="77777777" w:rsidR="00B114AF" w:rsidRPr="001334D7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34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56346" w14:textId="12BA096E" w:rsidR="00B114AF" w:rsidRPr="001334D7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114AF" w:rsidRPr="001334D7">
                <w:rPr>
                  <w:rStyle w:val="Hyperlink"/>
                  <w:rFonts w:cs="Arial"/>
                  <w:color w:val="auto"/>
                </w:rPr>
                <w:t>S1-180179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E56E2" w14:textId="77777777" w:rsidR="00B114AF" w:rsidRPr="001334D7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34D7"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80FDD" w14:textId="77777777" w:rsidR="00B114AF" w:rsidRPr="001334D7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34D7">
              <w:rPr>
                <w:rFonts w:eastAsia="Times New Roman" w:cs="Arial"/>
                <w:szCs w:val="18"/>
                <w:lang w:eastAsia="ar-SA"/>
              </w:rPr>
              <w:t>FS_enIMS TR22.823: Security and charging consideration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5837A" w14:textId="54F12684" w:rsidR="00B114AF" w:rsidRPr="001334D7" w:rsidRDefault="001334D7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34D7">
              <w:rPr>
                <w:rFonts w:eastAsia="Times New Roman" w:cs="Arial"/>
                <w:szCs w:val="18"/>
                <w:lang w:eastAsia="ar-SA"/>
              </w:rPr>
              <w:t>Revised to S1-180307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1B244" w14:textId="77777777" w:rsidR="00B114AF" w:rsidRPr="001334D7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334D7" w:rsidRPr="00B114AF" w14:paraId="4E7DB340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5CD1C6" w14:textId="47F95B51" w:rsidR="001334D7" w:rsidRPr="000E1ADE" w:rsidRDefault="001334D7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E856AB" w14:textId="4ED47780" w:rsidR="001334D7" w:rsidRPr="000E1ADE" w:rsidRDefault="00CE0B0D" w:rsidP="00B114AF">
            <w:pPr>
              <w:snapToGrid w:val="0"/>
              <w:spacing w:after="0" w:line="240" w:lineRule="auto"/>
            </w:pPr>
            <w:hyperlink r:id="rId29" w:history="1">
              <w:r w:rsidR="001334D7" w:rsidRPr="000E1ADE">
                <w:rPr>
                  <w:rStyle w:val="Hyperlink"/>
                  <w:rFonts w:cs="Arial"/>
                  <w:color w:val="auto"/>
                </w:rPr>
                <w:t>S1-180307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51D1BB" w14:textId="4137C324" w:rsidR="001334D7" w:rsidRPr="000E1ADE" w:rsidRDefault="001334D7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Huawei,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E7FD8C" w14:textId="134611F3" w:rsidR="001334D7" w:rsidRPr="000E1ADE" w:rsidRDefault="001334D7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FS_enIMS TR22.823: Security and charging consideration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F6E590" w14:textId="017240B0" w:rsidR="001334D7" w:rsidRPr="000E1ADE" w:rsidRDefault="001A36D0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D188E6" w14:textId="75A47FE6" w:rsidR="001334D7" w:rsidRPr="000E1ADE" w:rsidRDefault="001334D7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Revision of S1-180179.</w:t>
            </w:r>
          </w:p>
        </w:tc>
      </w:tr>
      <w:tr w:rsidR="00B114AF" w:rsidRPr="00B114AF" w14:paraId="5E1C19AE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B2520" w14:textId="77777777" w:rsidR="00B114AF" w:rsidRPr="0085348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48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C0EC0" w14:textId="1C97A92F" w:rsidR="00B114AF" w:rsidRPr="0085348F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B114AF" w:rsidRPr="0085348F">
                <w:rPr>
                  <w:rStyle w:val="Hyperlink"/>
                  <w:rFonts w:cs="Arial"/>
                  <w:color w:val="auto"/>
                </w:rPr>
                <w:t>S1-180097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E9239" w14:textId="77777777" w:rsidR="00B114AF" w:rsidRPr="0085348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48F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C7091" w14:textId="77777777" w:rsidR="00B114AF" w:rsidRPr="0085348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48F">
              <w:rPr>
                <w:rFonts w:eastAsia="Times New Roman" w:cs="Arial"/>
                <w:szCs w:val="18"/>
                <w:lang w:eastAsia="ar-SA"/>
              </w:rPr>
              <w:t>FS_enIMS TR22.823: Addition of the Conclusion and Recommendations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75F0A" w14:textId="160C4D59" w:rsidR="00B114AF" w:rsidRPr="0085348F" w:rsidRDefault="0085348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348F">
              <w:rPr>
                <w:rFonts w:eastAsia="Times New Roman" w:cs="Arial"/>
                <w:szCs w:val="18"/>
                <w:lang w:eastAsia="ar-SA"/>
              </w:rPr>
              <w:t>Revised to S1-180308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5DFEB" w14:textId="77777777" w:rsidR="00B114AF" w:rsidRPr="0085348F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5348F" w:rsidRPr="00B114AF" w14:paraId="00F0CAAB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233BAB" w14:textId="1253F247" w:rsidR="0085348F" w:rsidRPr="000E1ADE" w:rsidRDefault="0085348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B50A74" w14:textId="4F0BCA12" w:rsidR="0085348F" w:rsidRPr="000E1ADE" w:rsidRDefault="00CE0B0D" w:rsidP="00B114AF">
            <w:pPr>
              <w:snapToGrid w:val="0"/>
              <w:spacing w:after="0" w:line="240" w:lineRule="auto"/>
            </w:pPr>
            <w:hyperlink r:id="rId31" w:history="1">
              <w:r w:rsidR="0085348F" w:rsidRPr="000E1ADE">
                <w:rPr>
                  <w:rStyle w:val="Hyperlink"/>
                  <w:rFonts w:cs="Arial"/>
                  <w:color w:val="auto"/>
                </w:rPr>
                <w:t>S1-180308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5EDD61" w14:textId="6033A485" w:rsidR="0085348F" w:rsidRPr="000E1ADE" w:rsidRDefault="0085348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5FB8E4" w14:textId="383B7C1D" w:rsidR="0085348F" w:rsidRPr="000E1ADE" w:rsidRDefault="0085348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FS_enIMS TR22.823: Addition of the Conclusion and Recommendations section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44D6D2" w14:textId="480138C1" w:rsidR="0085348F" w:rsidRPr="000E1ADE" w:rsidRDefault="001A36D0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F227E1" w14:textId="42CBA1E0" w:rsidR="0085348F" w:rsidRPr="000E1ADE" w:rsidRDefault="0085348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Revision of S1-180097.</w:t>
            </w:r>
          </w:p>
        </w:tc>
      </w:tr>
      <w:tr w:rsidR="00B114AF" w:rsidRPr="00B114AF" w14:paraId="72347DF5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203D8" w14:textId="77777777" w:rsidR="00B114AF" w:rsidRPr="00C507A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A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A7B4B" w14:textId="7CDD624E" w:rsidR="00B114AF" w:rsidRPr="00C507AA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B114AF" w:rsidRPr="00C507AA">
                <w:rPr>
                  <w:rStyle w:val="Hyperlink"/>
                  <w:rFonts w:cs="Arial"/>
                  <w:color w:val="auto"/>
                </w:rPr>
                <w:t>S1-180098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C8AF9B" w14:textId="77777777" w:rsidR="00B114AF" w:rsidRPr="00C507A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AA">
              <w:rPr>
                <w:rFonts w:eastAsia="Times New Roman" w:cs="Arial" w:hint="eastAsia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5B276" w14:textId="77777777" w:rsidR="00B114AF" w:rsidRPr="00C507A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AA">
              <w:rPr>
                <w:rFonts w:eastAsia="Times New Roman" w:cs="Arial"/>
                <w:szCs w:val="18"/>
                <w:lang w:eastAsia="ar-SA"/>
              </w:rPr>
              <w:t xml:space="preserve">FS_enIMS TR 22.823: </w:t>
            </w:r>
            <w:r w:rsidRPr="00C507AA">
              <w:rPr>
                <w:rFonts w:eastAsia="Times New Roman" w:cs="Arial" w:hint="eastAsia"/>
                <w:szCs w:val="18"/>
                <w:lang w:eastAsia="ar-SA"/>
              </w:rPr>
              <w:t xml:space="preserve">Editorial </w:t>
            </w:r>
            <w:r w:rsidRPr="00C507AA">
              <w:rPr>
                <w:rFonts w:eastAsia="Times New Roman" w:cs="Arial"/>
                <w:szCs w:val="18"/>
                <w:lang w:eastAsia="ar-SA"/>
              </w:rPr>
              <w:t xml:space="preserve">/ </w:t>
            </w:r>
            <w:r w:rsidRPr="00C507AA">
              <w:rPr>
                <w:rFonts w:eastAsia="Times New Roman" w:cs="Arial" w:hint="eastAsia"/>
                <w:szCs w:val="18"/>
                <w:lang w:eastAsia="ar-SA"/>
              </w:rPr>
              <w:t>changes</w:t>
            </w:r>
            <w:r w:rsidRPr="00C507AA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C507AA">
              <w:rPr>
                <w:rFonts w:eastAsia="Times New Roman" w:cs="Arial" w:hint="eastAsia"/>
                <w:szCs w:val="18"/>
                <w:lang w:eastAsia="ar-SA"/>
              </w:rPr>
              <w:t>to TR 22.823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C3AF4" w14:textId="2993E5F2" w:rsidR="00B114AF" w:rsidRPr="00C507AA" w:rsidRDefault="00C507A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AA">
              <w:rPr>
                <w:rFonts w:eastAsia="Times New Roman" w:cs="Arial"/>
                <w:szCs w:val="18"/>
                <w:lang w:eastAsia="ar-SA"/>
              </w:rPr>
              <w:t>Revised to S1-180309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E4D33" w14:textId="77777777" w:rsidR="00B114AF" w:rsidRPr="00C507AA" w:rsidRDefault="00B114AF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507AA" w:rsidRPr="00B114AF" w14:paraId="0287EC61" w14:textId="77777777" w:rsidTr="000E1AD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2C2039" w14:textId="3FE1EE89" w:rsidR="00C507AA" w:rsidRPr="000E1ADE" w:rsidRDefault="00C507A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DCFBEF" w14:textId="0F3358CA" w:rsidR="00C507AA" w:rsidRPr="000E1ADE" w:rsidRDefault="00CE0B0D" w:rsidP="00B114AF">
            <w:pPr>
              <w:snapToGrid w:val="0"/>
              <w:spacing w:after="0" w:line="240" w:lineRule="auto"/>
            </w:pPr>
            <w:hyperlink r:id="rId33" w:history="1">
              <w:r w:rsidR="00C507AA" w:rsidRPr="000E1ADE">
                <w:rPr>
                  <w:rStyle w:val="Hyperlink"/>
                  <w:rFonts w:cs="Arial"/>
                  <w:color w:val="auto"/>
                </w:rPr>
                <w:t>S1-180309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B9AF67" w14:textId="666E12BC" w:rsidR="00C507AA" w:rsidRPr="000E1ADE" w:rsidRDefault="00C507A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China Mobile, Huawei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8AE95F" w14:textId="27D19CBA" w:rsidR="00C507AA" w:rsidRPr="000E1ADE" w:rsidRDefault="00C507A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FS_enIMS TR 22.823: Editorial / changes to TR 22.823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27AB04" w14:textId="5FDD5C80" w:rsidR="00C507AA" w:rsidRPr="000E1ADE" w:rsidRDefault="001A36D0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D3686E" w14:textId="77777777" w:rsidR="000E1ADE" w:rsidRDefault="00C507A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1ADE">
              <w:rPr>
                <w:rFonts w:eastAsia="Times New Roman" w:cs="Arial"/>
                <w:szCs w:val="18"/>
                <w:lang w:eastAsia="ar-SA"/>
              </w:rPr>
              <w:t>Revision of S1-180098.</w:t>
            </w:r>
          </w:p>
          <w:p w14:paraId="16913575" w14:textId="77777777" w:rsidR="000E1ADE" w:rsidRPr="000E1ADE" w:rsidRDefault="000E1AD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14:paraId="1AD89990" w14:textId="1BD91271" w:rsidR="00C507AA" w:rsidRPr="000E1ADE" w:rsidRDefault="00C507A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14AF" w:rsidRPr="00B81C05" w14:paraId="0A7D1236" w14:textId="77777777" w:rsidTr="00566480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62D11770" w14:textId="77777777" w:rsidR="00B114AF" w:rsidRPr="00B81C05" w:rsidRDefault="00B114AF" w:rsidP="00B114AF">
            <w:pPr>
              <w:pStyle w:val="Heading3"/>
            </w:pPr>
            <w:r>
              <w:t>FS_enIMS output</w:t>
            </w:r>
          </w:p>
        </w:tc>
      </w:tr>
      <w:tr w:rsidR="00C97605" w:rsidRPr="00A75C05" w14:paraId="1E74E8C7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5205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770B2" w14:textId="6C4E598D" w:rsidR="00C97605" w:rsidRPr="00F57C4D" w:rsidRDefault="00CE0B0D" w:rsidP="00C9760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4" w:history="1">
              <w:r w:rsidR="00C97605" w:rsidRPr="005571B2">
                <w:rPr>
                  <w:rStyle w:val="Hyperlink"/>
                  <w:rFonts w:cs="Arial"/>
                </w:rPr>
                <w:t>S1-180250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1F47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BACA0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TR22.823v1.1.0 to include agreements at this meeting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5B0D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F543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97605" w:rsidRPr="00A75C05" w14:paraId="62770287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E12E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4EBF" w14:textId="4EA230EE" w:rsidR="00C97605" w:rsidRPr="009C3E33" w:rsidRDefault="00CE0B0D" w:rsidP="00C9760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C97605" w:rsidRPr="005571B2">
                <w:rPr>
                  <w:rStyle w:val="Hyperlink"/>
                  <w:rFonts w:cs="Arial"/>
                </w:rPr>
                <w:t>S1-180251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AF3B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4CF7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TR22.804v0.3.0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742C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B105" w14:textId="77777777" w:rsidR="00C97605" w:rsidRPr="00BD7E9D" w:rsidRDefault="00C97605" w:rsidP="00C9760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36FE" w:rsidRPr="00B04844" w14:paraId="6ACFBCCE" w14:textId="77777777" w:rsidTr="00566480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14:paraId="00021441" w14:textId="77777777" w:rsidR="004D36FE" w:rsidRPr="009504CA" w:rsidRDefault="004D36FE" w:rsidP="004D36FE">
            <w:pPr>
              <w:pStyle w:val="Heading2"/>
              <w:rPr>
                <w:lang w:val="en-US"/>
              </w:rPr>
            </w:pPr>
            <w:r w:rsidRPr="009504CA">
              <w:t>FS_5G</w:t>
            </w:r>
            <w:r>
              <w:t xml:space="preserve">MSG: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5G message service for MIoT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SP-170704</w:t>
            </w:r>
            <w:r w:rsidRPr="009504CA">
              <w:rPr>
                <w:bCs/>
              </w:rPr>
              <w:t>]</w:t>
            </w:r>
          </w:p>
        </w:tc>
      </w:tr>
      <w:tr w:rsidR="004D36FE" w:rsidRPr="00B04844" w14:paraId="15C65AAB" w14:textId="77777777" w:rsidTr="00E5123A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E8B17B5" w14:textId="77777777" w:rsidR="004D36FE" w:rsidRPr="004067FF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9195F88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 w:rsidRPr="005E3492">
              <w:rPr>
                <w:rFonts w:eastAsia="Times New Roman" w:cs="Arial"/>
                <w:szCs w:val="18"/>
                <w:lang w:eastAsia="ar-SA"/>
              </w:rPr>
              <w:t>TR22.824v0.1.0</w:t>
            </w:r>
          </w:p>
          <w:p w14:paraId="5D72CA02" w14:textId="77777777" w:rsidR="004D36FE" w:rsidRPr="00411066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17BC9442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25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890602C" w14:textId="77777777" w:rsidR="004D36FE" w:rsidRPr="004070E3" w:rsidRDefault="004D36FE" w:rsidP="004D36FE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B3C5D" w:rsidRPr="006B3C5D" w14:paraId="409F051F" w14:textId="77777777" w:rsidTr="00E034C9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A0E2D" w14:textId="77777777" w:rsidR="006B3C5D" w:rsidRPr="00E5123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123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E9BFA" w14:textId="69233D72" w:rsidR="006B3C5D" w:rsidRPr="00E5123A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6B3C5D" w:rsidRPr="00E5123A">
                <w:rPr>
                  <w:rStyle w:val="Hyperlink"/>
                  <w:rFonts w:cs="Arial"/>
                  <w:color w:val="auto"/>
                </w:rPr>
                <w:t>S1-180033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62B88A" w14:textId="77777777" w:rsidR="006B3C5D" w:rsidRPr="00E5123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123A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E3D34" w14:textId="77777777" w:rsidR="006B3C5D" w:rsidRPr="00E5123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123A">
              <w:rPr>
                <w:rFonts w:eastAsia="Times New Roman" w:cs="Arial" w:hint="eastAsia"/>
                <w:szCs w:val="18"/>
                <w:lang w:eastAsia="ar-SA"/>
              </w:rPr>
              <w:t>5GMSG Service definition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8EE123" w14:textId="747537B3" w:rsidR="006B3C5D" w:rsidRPr="00E5123A" w:rsidRDefault="00E5123A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123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FCF42" w14:textId="77777777" w:rsidR="006B3C5D" w:rsidRPr="00E5123A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C5D" w:rsidRPr="006B3C5D" w14:paraId="0A655B96" w14:textId="77777777" w:rsidTr="00154395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4508D" w14:textId="77777777" w:rsidR="006B3C5D" w:rsidRPr="00E034C9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4C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30657" w14:textId="5964930A" w:rsidR="006B3C5D" w:rsidRPr="00E034C9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6B3C5D" w:rsidRPr="00E034C9">
                <w:rPr>
                  <w:rStyle w:val="Hyperlink"/>
                  <w:rFonts w:cs="Arial"/>
                  <w:color w:val="auto"/>
                </w:rPr>
                <w:t>S1-180034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71EA3" w14:textId="77777777" w:rsidR="006B3C5D" w:rsidRPr="00E034C9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4C9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EFD52" w14:textId="77777777" w:rsidR="006B3C5D" w:rsidRPr="00E034C9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4C9">
              <w:rPr>
                <w:rFonts w:eastAsia="Times New Roman" w:cs="Arial" w:hint="eastAsia"/>
                <w:szCs w:val="18"/>
                <w:lang w:eastAsia="ar-SA"/>
              </w:rPr>
              <w:t>5GMSG service overview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93623" w14:textId="46083297" w:rsidR="006B3C5D" w:rsidRPr="00E034C9" w:rsidRDefault="00E034C9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4C9">
              <w:rPr>
                <w:rFonts w:eastAsia="Times New Roman" w:cs="Arial"/>
                <w:szCs w:val="18"/>
                <w:lang w:eastAsia="ar-SA"/>
              </w:rPr>
              <w:t>Revised to S1-180310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EC697" w14:textId="77777777" w:rsidR="006B3C5D" w:rsidRPr="00E034C9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034C9" w:rsidRPr="006B3C5D" w14:paraId="59370C1C" w14:textId="77777777" w:rsidTr="005A0DF4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B989" w14:textId="72FD84DD" w:rsidR="00E034C9" w:rsidRPr="00154395" w:rsidRDefault="00E034C9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6767" w14:textId="2BE45E2C" w:rsidR="00E034C9" w:rsidRPr="00154395" w:rsidRDefault="00CE0B0D" w:rsidP="00B114AF">
            <w:pPr>
              <w:snapToGrid w:val="0"/>
              <w:spacing w:after="0" w:line="240" w:lineRule="auto"/>
            </w:pPr>
            <w:hyperlink r:id="rId38" w:history="1">
              <w:r w:rsidR="00E034C9" w:rsidRPr="00154395">
                <w:rPr>
                  <w:rStyle w:val="Hyperlink"/>
                  <w:rFonts w:cs="Arial"/>
                  <w:color w:val="auto"/>
                </w:rPr>
                <w:t>S1-180310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C1D1" w14:textId="1D4BCA85" w:rsidR="00E034C9" w:rsidRPr="00154395" w:rsidRDefault="00E034C9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623D" w14:textId="7FA512D9" w:rsidR="00E034C9" w:rsidRPr="00154395" w:rsidRDefault="00E034C9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5GMSG service overview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ACE7" w14:textId="1AF1F959" w:rsidR="00E034C9" w:rsidRPr="00154395" w:rsidRDefault="00E034C9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05BE" w14:textId="2FD86FF5" w:rsidR="00E034C9" w:rsidRPr="00154395" w:rsidRDefault="00E034C9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Revision of S1-180034.</w:t>
            </w:r>
          </w:p>
        </w:tc>
      </w:tr>
      <w:tr w:rsidR="006B3C5D" w:rsidRPr="006B3C5D" w14:paraId="181B36B5" w14:textId="77777777" w:rsidTr="005A0DF4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73CF7" w14:textId="77777777" w:rsidR="006B3C5D" w:rsidRPr="005A0DF4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AC7C5" w14:textId="66405DEA" w:rsidR="006B3C5D" w:rsidRPr="005A0DF4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6B3C5D" w:rsidRPr="005A0DF4">
                <w:rPr>
                  <w:rStyle w:val="Hyperlink"/>
                  <w:rFonts w:cs="Arial"/>
                  <w:color w:val="auto"/>
                </w:rPr>
                <w:t>S1-180039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E83BF" w14:textId="77777777" w:rsidR="006B3C5D" w:rsidRPr="005A0DF4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r w:rsidRPr="005A0DF4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0EC30" w14:textId="77777777" w:rsidR="006B3C5D" w:rsidRPr="005A0DF4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Suggested changes to existing use cases in TR 22.824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1B0F3" w14:textId="017DDD57" w:rsidR="006B3C5D" w:rsidRPr="005A0DF4" w:rsidRDefault="005A0D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Revised to S1-180312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E2702" w14:textId="77777777" w:rsidR="006B3C5D" w:rsidRPr="005A0DF4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A0DF4" w:rsidRPr="006B3C5D" w14:paraId="64C7E98D" w14:textId="77777777" w:rsidTr="002D70E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4527" w14:textId="54C71DDB" w:rsidR="005A0DF4" w:rsidRPr="005A0DF4" w:rsidRDefault="005A0D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D609" w14:textId="429121B6" w:rsidR="005A0DF4" w:rsidRPr="005A0DF4" w:rsidRDefault="00CE0B0D" w:rsidP="00B114AF">
            <w:pPr>
              <w:snapToGrid w:val="0"/>
              <w:spacing w:after="0" w:line="240" w:lineRule="auto"/>
            </w:pPr>
            <w:hyperlink r:id="rId40" w:history="1">
              <w:r w:rsidR="005A0DF4" w:rsidRPr="005A0DF4">
                <w:rPr>
                  <w:rStyle w:val="Hyperlink"/>
                  <w:rFonts w:cs="Arial"/>
                  <w:color w:val="auto"/>
                </w:rPr>
                <w:t>S1-180312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149F" w14:textId="16333779" w:rsidR="005A0DF4" w:rsidRPr="005A0DF4" w:rsidRDefault="005A0D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Ericsson,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139F" w14:textId="45E3C951" w:rsidR="005A0DF4" w:rsidRPr="005A0DF4" w:rsidRDefault="005A0D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Suggested changes to existing use cases in TR 22.824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77FB" w14:textId="77777777" w:rsidR="005A0DF4" w:rsidRPr="005A0DF4" w:rsidRDefault="005A0D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09B05" w14:textId="6457C526" w:rsidR="005A0DF4" w:rsidRPr="005A0DF4" w:rsidRDefault="005A0DF4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DF4">
              <w:rPr>
                <w:rFonts w:eastAsia="Times New Roman" w:cs="Arial"/>
                <w:szCs w:val="18"/>
                <w:lang w:eastAsia="ar-SA"/>
              </w:rPr>
              <w:t>Revision of S1-180039.</w:t>
            </w:r>
          </w:p>
        </w:tc>
      </w:tr>
      <w:tr w:rsidR="006B3C5D" w:rsidRPr="006B3C5D" w14:paraId="69B6600D" w14:textId="77777777" w:rsidTr="00E969F1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E77B5" w14:textId="77777777" w:rsidR="006B3C5D" w:rsidRPr="002D70E8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70E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35AEC" w14:textId="431E3CEE" w:rsidR="006B3C5D" w:rsidRPr="002D70E8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6B3C5D" w:rsidRPr="002D70E8">
                <w:rPr>
                  <w:rStyle w:val="Hyperlink"/>
                  <w:rFonts w:cs="Arial"/>
                  <w:color w:val="auto"/>
                </w:rPr>
                <w:t>S1-180035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3CAC7" w14:textId="77777777" w:rsidR="006B3C5D" w:rsidRPr="002D70E8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70E8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7133B" w14:textId="77777777" w:rsidR="006B3C5D" w:rsidRPr="002D70E8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70E8">
              <w:rPr>
                <w:rFonts w:eastAsia="Times New Roman" w:cs="Arial" w:hint="eastAsia"/>
                <w:szCs w:val="18"/>
                <w:lang w:eastAsia="ar-SA"/>
              </w:rPr>
              <w:t xml:space="preserve">5GMSG use case </w:t>
            </w:r>
            <w:r w:rsidRPr="002D70E8">
              <w:rPr>
                <w:rFonts w:eastAsia="Times New Roman" w:cs="Arial"/>
                <w:szCs w:val="18"/>
                <w:lang w:eastAsia="ar-SA"/>
              </w:rPr>
              <w:t>–</w:t>
            </w:r>
            <w:r w:rsidRPr="002D70E8">
              <w:rPr>
                <w:rFonts w:eastAsia="Times New Roman" w:cs="Arial" w:hint="eastAsia"/>
                <w:szCs w:val="18"/>
                <w:lang w:eastAsia="ar-SA"/>
              </w:rPr>
              <w:t xml:space="preserve"> broadcast message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09773A" w14:textId="4E496D22" w:rsidR="006B3C5D" w:rsidRPr="002D70E8" w:rsidRDefault="002D70E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70E8">
              <w:rPr>
                <w:rFonts w:eastAsia="Times New Roman" w:cs="Arial"/>
                <w:szCs w:val="18"/>
                <w:lang w:eastAsia="ar-SA"/>
              </w:rPr>
              <w:t>Revised to S1-180313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FE023" w14:textId="77777777" w:rsidR="006B3C5D" w:rsidRPr="002D70E8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D70E8" w:rsidRPr="006B3C5D" w14:paraId="51105752" w14:textId="77777777" w:rsidTr="0030247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429A" w14:textId="344BFDD1" w:rsidR="002D70E8" w:rsidRPr="00E969F1" w:rsidRDefault="002D70E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F366" w14:textId="75AE219A" w:rsidR="002D70E8" w:rsidRPr="00E969F1" w:rsidRDefault="00CE0B0D" w:rsidP="00B114AF">
            <w:pPr>
              <w:snapToGrid w:val="0"/>
              <w:spacing w:after="0" w:line="240" w:lineRule="auto"/>
            </w:pPr>
            <w:hyperlink r:id="rId42" w:history="1">
              <w:r w:rsidR="002D70E8" w:rsidRPr="00E969F1">
                <w:rPr>
                  <w:rStyle w:val="Hyperlink"/>
                  <w:rFonts w:cs="Arial"/>
                  <w:color w:val="auto"/>
                </w:rPr>
                <w:t>S1-180313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67CD" w14:textId="516D76BF" w:rsidR="002D70E8" w:rsidRPr="00E969F1" w:rsidRDefault="002D70E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CB7D" w14:textId="6F716AB4" w:rsidR="002D70E8" w:rsidRPr="00E969F1" w:rsidRDefault="002D70E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5GMSG use case – broadcast message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2DBC" w14:textId="1B8FAD88" w:rsidR="002D70E8" w:rsidRPr="00E969F1" w:rsidRDefault="002D70E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A6F66" w14:textId="7AF2D8A0" w:rsidR="002D70E8" w:rsidRPr="00E969F1" w:rsidRDefault="002D70E8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Revision of S1-180035.</w:t>
            </w:r>
          </w:p>
        </w:tc>
      </w:tr>
      <w:tr w:rsidR="006B3C5D" w:rsidRPr="006B3C5D" w14:paraId="79160132" w14:textId="77777777" w:rsidTr="00E969F1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FBB8D" w14:textId="77777777" w:rsidR="006B3C5D" w:rsidRPr="00E969F1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AC81E" w14:textId="6C841363" w:rsidR="006B3C5D" w:rsidRPr="00E969F1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6B3C5D" w:rsidRPr="00E969F1">
                <w:rPr>
                  <w:rStyle w:val="Hyperlink"/>
                  <w:rFonts w:cs="Arial"/>
                  <w:color w:val="auto"/>
                </w:rPr>
                <w:t>S1-180036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C1412" w14:textId="77777777" w:rsidR="006B3C5D" w:rsidRPr="00E969F1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AC2F8" w14:textId="77777777" w:rsidR="006B3C5D" w:rsidRPr="00E969F1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 w:hint="eastAsia"/>
                <w:szCs w:val="18"/>
                <w:lang w:eastAsia="ar-SA"/>
              </w:rPr>
              <w:t xml:space="preserve">5GMSG use case </w:t>
            </w:r>
            <w:r w:rsidRPr="00E969F1">
              <w:rPr>
                <w:rFonts w:eastAsia="Times New Roman" w:cs="Arial"/>
                <w:szCs w:val="18"/>
                <w:lang w:eastAsia="ar-SA"/>
              </w:rPr>
              <w:t>–</w:t>
            </w:r>
            <w:r w:rsidRPr="00E969F1">
              <w:rPr>
                <w:rFonts w:eastAsia="Times New Roman" w:cs="Arial" w:hint="eastAsia"/>
                <w:szCs w:val="18"/>
                <w:lang w:eastAsia="ar-SA"/>
              </w:rPr>
              <w:t xml:space="preserve"> group message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6620F" w14:textId="7742A71F" w:rsidR="006B3C5D" w:rsidRPr="00E969F1" w:rsidRDefault="00E969F1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Revised to S1-180314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CBB9B" w14:textId="77777777" w:rsidR="006B3C5D" w:rsidRPr="00E969F1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69F1" w:rsidRPr="006B3C5D" w14:paraId="05EC5A71" w14:textId="77777777" w:rsidTr="00E969F1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A61C" w14:textId="7EE468A6" w:rsidR="00E969F1" w:rsidRPr="00E969F1" w:rsidRDefault="00E969F1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664E" w14:textId="453AE15C" w:rsidR="00E969F1" w:rsidRPr="00E969F1" w:rsidRDefault="00CE0B0D" w:rsidP="00B114AF">
            <w:pPr>
              <w:snapToGrid w:val="0"/>
              <w:spacing w:after="0" w:line="240" w:lineRule="auto"/>
            </w:pPr>
            <w:hyperlink r:id="rId44" w:history="1">
              <w:r w:rsidR="00E969F1" w:rsidRPr="00E969F1">
                <w:rPr>
                  <w:rStyle w:val="Hyperlink"/>
                  <w:rFonts w:cs="Arial"/>
                  <w:color w:val="auto"/>
                </w:rPr>
                <w:t>S1-180314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618D" w14:textId="270F440B" w:rsidR="00E969F1" w:rsidRPr="00E969F1" w:rsidRDefault="00E969F1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464B" w14:textId="0FB21F28" w:rsidR="00E969F1" w:rsidRPr="00E969F1" w:rsidRDefault="00E969F1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5GMSG use case – group message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B6EA" w14:textId="77777777" w:rsidR="00E969F1" w:rsidRPr="00E969F1" w:rsidRDefault="00E969F1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CF8A9" w14:textId="57565BDE" w:rsidR="00E969F1" w:rsidRPr="00E969F1" w:rsidRDefault="00E969F1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969F1">
              <w:rPr>
                <w:rFonts w:eastAsia="Times New Roman" w:cs="Arial"/>
                <w:szCs w:val="18"/>
                <w:lang w:eastAsia="ar-SA"/>
              </w:rPr>
              <w:t>Revision of S1-180036.</w:t>
            </w:r>
          </w:p>
        </w:tc>
      </w:tr>
      <w:tr w:rsidR="006B3C5D" w:rsidRPr="006B3C5D" w14:paraId="0B66036B" w14:textId="77777777" w:rsidTr="00154395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8DDD6" w14:textId="77777777" w:rsidR="006B3C5D" w:rsidRPr="0015439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3528E" w14:textId="5112686E" w:rsidR="006B3C5D" w:rsidRPr="00154395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6B3C5D" w:rsidRPr="00154395">
                <w:rPr>
                  <w:rStyle w:val="Hyperlink"/>
                  <w:rFonts w:cs="Arial"/>
                  <w:color w:val="auto"/>
                </w:rPr>
                <w:t>S1-180038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2D611" w14:textId="77777777" w:rsidR="006B3C5D" w:rsidRPr="0015439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r w:rsidRPr="00154395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B4B21" w14:textId="77777777" w:rsidR="006B3C5D" w:rsidRPr="0015439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Supporting messaging with different types of UEs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DFBB2" w14:textId="1BBB65D2" w:rsidR="006B3C5D" w:rsidRPr="00154395" w:rsidRDefault="00154395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Revised to S1-180311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D92D0" w14:textId="77777777" w:rsidR="006B3C5D" w:rsidRPr="00154395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4395" w:rsidRPr="006B3C5D" w14:paraId="454AF786" w14:textId="77777777" w:rsidTr="00D13D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8253" w14:textId="316C186E" w:rsidR="00154395" w:rsidRPr="00154395" w:rsidRDefault="00154395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8E1C" w14:textId="1307E86B" w:rsidR="00154395" w:rsidRPr="00154395" w:rsidRDefault="00CE0B0D" w:rsidP="00B114AF">
            <w:pPr>
              <w:snapToGrid w:val="0"/>
              <w:spacing w:after="0" w:line="240" w:lineRule="auto"/>
            </w:pPr>
            <w:hyperlink r:id="rId46" w:history="1">
              <w:r w:rsidR="00154395" w:rsidRPr="00154395">
                <w:rPr>
                  <w:rStyle w:val="Hyperlink"/>
                  <w:rFonts w:cs="Arial"/>
                  <w:color w:val="auto"/>
                </w:rPr>
                <w:t>S1-180311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877D" w14:textId="615793DC" w:rsidR="00154395" w:rsidRPr="00154395" w:rsidRDefault="00154395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Ericsson, 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8C8B" w14:textId="77D045DF" w:rsidR="00154395" w:rsidRPr="00154395" w:rsidRDefault="00154395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Supporting messaging with different types of UEs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8AF0" w14:textId="77777777" w:rsidR="00154395" w:rsidRPr="00154395" w:rsidRDefault="00154395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D5E2" w14:textId="6806A0E6" w:rsidR="00154395" w:rsidRPr="00154395" w:rsidRDefault="00154395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395">
              <w:rPr>
                <w:rFonts w:eastAsia="Times New Roman" w:cs="Arial"/>
                <w:szCs w:val="18"/>
                <w:lang w:eastAsia="ar-SA"/>
              </w:rPr>
              <w:t>Revision of S1-180038.</w:t>
            </w:r>
          </w:p>
        </w:tc>
      </w:tr>
      <w:tr w:rsidR="006B3C5D" w:rsidRPr="006B3C5D" w14:paraId="10C42629" w14:textId="77777777" w:rsidTr="00D13D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DC8C8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C813D" w14:textId="5980A896" w:rsidR="006B3C5D" w:rsidRPr="00D13D1D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6B3C5D" w:rsidRPr="00D13D1D">
                <w:rPr>
                  <w:rStyle w:val="Hyperlink"/>
                  <w:rFonts w:cs="Arial"/>
                  <w:color w:val="auto"/>
                </w:rPr>
                <w:t>S1-180115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6E02B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2B7C0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5GMSG: supplement of Unified remote control of intelligent terminal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00A54" w14:textId="507A0F1D" w:rsidR="006B3C5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Revised to S1-180315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92097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13D1D" w:rsidRPr="006B3C5D" w14:paraId="7FDF5D2A" w14:textId="77777777" w:rsidTr="00D13D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12A4" w14:textId="3AA3AB13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EEF53" w14:textId="3B0B46B0" w:rsidR="00D13D1D" w:rsidRPr="00D13D1D" w:rsidRDefault="00CE0B0D" w:rsidP="00B114AF">
            <w:pPr>
              <w:snapToGrid w:val="0"/>
              <w:spacing w:after="0" w:line="240" w:lineRule="auto"/>
            </w:pPr>
            <w:hyperlink r:id="rId48" w:history="1">
              <w:r w:rsidR="00D13D1D" w:rsidRPr="00D13D1D">
                <w:rPr>
                  <w:rStyle w:val="Hyperlink"/>
                  <w:rFonts w:cs="Arial"/>
                  <w:color w:val="auto"/>
                </w:rPr>
                <w:t>S1-180315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2382" w14:textId="7EC78A8F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22B2" w14:textId="481B946C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5GMSG: supplement of Unified remote control of intelligent terminal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D2CB" w14:textId="77777777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7E35" w14:textId="37061104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Revision of S1-180115.</w:t>
            </w:r>
          </w:p>
        </w:tc>
      </w:tr>
      <w:tr w:rsidR="006B3C5D" w:rsidRPr="006B3C5D" w14:paraId="75A1A53E" w14:textId="77777777" w:rsidTr="00D13D1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8BC8C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635E8" w14:textId="747C8F82" w:rsidR="006B3C5D" w:rsidRPr="00D13D1D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6B3C5D" w:rsidRPr="00D13D1D">
                <w:rPr>
                  <w:rStyle w:val="Hyperlink"/>
                  <w:rFonts w:cs="Arial"/>
                  <w:color w:val="auto"/>
                </w:rPr>
                <w:t>S1-180142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EC01A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C6F7A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FS_5GMSG: Use case on Personal Possession Tracking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D607C" w14:textId="33E6C947" w:rsidR="006B3C5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Revised to S1-180316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B1B42" w14:textId="77777777" w:rsidR="006B3C5D" w:rsidRPr="00D13D1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13D1D" w:rsidRPr="006B3C5D" w14:paraId="52EF3A27" w14:textId="77777777" w:rsidTr="00894C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7BE6" w14:textId="18024E0E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D708" w14:textId="774B1F72" w:rsidR="00D13D1D" w:rsidRPr="00D13D1D" w:rsidRDefault="00CE0B0D" w:rsidP="00B114AF">
            <w:pPr>
              <w:snapToGrid w:val="0"/>
              <w:spacing w:after="0" w:line="240" w:lineRule="auto"/>
            </w:pPr>
            <w:hyperlink r:id="rId50" w:history="1">
              <w:r w:rsidR="00D13D1D" w:rsidRPr="00D13D1D">
                <w:rPr>
                  <w:rStyle w:val="Hyperlink"/>
                  <w:rFonts w:cs="Arial"/>
                  <w:color w:val="auto"/>
                </w:rPr>
                <w:t>S1-180316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C3BC0" w14:textId="3A3D8323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1987" w14:textId="64DCBB8A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FS_5GMSG: Use case on Personal Possession Tracking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935A6" w14:textId="77777777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E079" w14:textId="3E96CCD9" w:rsidR="00D13D1D" w:rsidRPr="00D13D1D" w:rsidRDefault="00D13D1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3D1D">
              <w:rPr>
                <w:rFonts w:eastAsia="Times New Roman" w:cs="Arial"/>
                <w:szCs w:val="18"/>
                <w:lang w:eastAsia="ar-SA"/>
              </w:rPr>
              <w:t>Revision of S1-180142.</w:t>
            </w:r>
          </w:p>
        </w:tc>
      </w:tr>
      <w:tr w:rsidR="006B3C5D" w:rsidRPr="006B3C5D" w14:paraId="346420CF" w14:textId="77777777" w:rsidTr="00894C3D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D2C70" w14:textId="77777777" w:rsidR="006B3C5D" w:rsidRPr="00894C3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EBAB4" w14:textId="1E3BB6C1" w:rsidR="006B3C5D" w:rsidRPr="00894C3D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6B3C5D" w:rsidRPr="00894C3D">
                <w:rPr>
                  <w:rStyle w:val="Hyperlink"/>
                  <w:rFonts w:cs="Arial"/>
                  <w:color w:val="auto"/>
                </w:rPr>
                <w:t>S1-180040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D4217" w14:textId="77777777" w:rsidR="006B3C5D" w:rsidRPr="00894C3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D36C3" w14:textId="77777777" w:rsidR="006B3C5D" w:rsidRPr="00894C3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 w:hint="eastAsia"/>
                <w:szCs w:val="18"/>
                <w:lang w:eastAsia="ar-SA"/>
              </w:rPr>
              <w:t>5GMSG</w:t>
            </w:r>
            <w:r w:rsidRPr="00894C3D">
              <w:rPr>
                <w:rFonts w:eastAsia="Times New Roman" w:cs="Arial"/>
                <w:szCs w:val="18"/>
                <w:lang w:eastAsia="ar-SA"/>
              </w:rPr>
              <w:t xml:space="preserve"> considerations on charging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A987A" w14:textId="11B6EDBA" w:rsidR="006B3C5D" w:rsidRPr="00894C3D" w:rsidRDefault="00894C3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/>
                <w:szCs w:val="18"/>
                <w:lang w:eastAsia="ar-SA"/>
              </w:rPr>
              <w:t>Revised to S1-180317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85EA8" w14:textId="77777777" w:rsidR="006B3C5D" w:rsidRPr="00894C3D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94C3D" w:rsidRPr="006B3C5D" w14:paraId="0D8E247F" w14:textId="77777777" w:rsidTr="004A0BB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5631" w14:textId="27504CB8" w:rsidR="00894C3D" w:rsidRPr="00894C3D" w:rsidRDefault="00894C3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5F01" w14:textId="2A9B6A78" w:rsidR="00894C3D" w:rsidRPr="00894C3D" w:rsidRDefault="00CE0B0D" w:rsidP="00B114AF">
            <w:pPr>
              <w:snapToGrid w:val="0"/>
              <w:spacing w:after="0" w:line="240" w:lineRule="auto"/>
            </w:pPr>
            <w:hyperlink r:id="rId52" w:history="1">
              <w:r w:rsidR="00894C3D" w:rsidRPr="00894C3D">
                <w:rPr>
                  <w:rStyle w:val="Hyperlink"/>
                  <w:rFonts w:cs="Arial"/>
                  <w:color w:val="auto"/>
                </w:rPr>
                <w:t>S1-180317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794F5" w14:textId="1EA3D44D" w:rsidR="00894C3D" w:rsidRPr="00894C3D" w:rsidRDefault="00894C3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74EA" w14:textId="0E14565B" w:rsidR="00894C3D" w:rsidRPr="00894C3D" w:rsidRDefault="00894C3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/>
                <w:szCs w:val="18"/>
                <w:lang w:eastAsia="ar-SA"/>
              </w:rPr>
              <w:t>5GMSG considerations on charging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FCDE" w14:textId="77777777" w:rsidR="00894C3D" w:rsidRPr="00894C3D" w:rsidRDefault="00894C3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8B8B" w14:textId="211ADD2D" w:rsidR="00894C3D" w:rsidRPr="00894C3D" w:rsidRDefault="00894C3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4C3D">
              <w:rPr>
                <w:rFonts w:eastAsia="Times New Roman" w:cs="Arial"/>
                <w:szCs w:val="18"/>
                <w:lang w:eastAsia="ar-SA"/>
              </w:rPr>
              <w:t>Revision of S1-180040.</w:t>
            </w:r>
          </w:p>
        </w:tc>
      </w:tr>
      <w:tr w:rsidR="006B3C5D" w:rsidRPr="006B3C5D" w14:paraId="5770C6A9" w14:textId="77777777" w:rsidTr="004A0BB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B6D82" w14:textId="77777777" w:rsidR="006B3C5D" w:rsidRPr="004A0BBE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4D291" w14:textId="598C7C75" w:rsidR="006B3C5D" w:rsidRPr="004A0BBE" w:rsidRDefault="00CE0B0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6B3C5D" w:rsidRPr="004A0BBE">
                <w:rPr>
                  <w:rStyle w:val="Hyperlink"/>
                  <w:rFonts w:cs="Arial"/>
                  <w:color w:val="auto"/>
                </w:rPr>
                <w:t>S1-180041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EE34F" w14:textId="77777777" w:rsidR="006B3C5D" w:rsidRPr="004A0BBE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345BB" w14:textId="77777777" w:rsidR="006B3C5D" w:rsidRPr="004A0BBE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 w:hint="eastAsia"/>
                <w:szCs w:val="18"/>
                <w:lang w:eastAsia="ar-SA"/>
              </w:rPr>
              <w:t>5GMSG</w:t>
            </w:r>
            <w:r w:rsidRPr="004A0BBE">
              <w:rPr>
                <w:rFonts w:eastAsia="Times New Roman" w:cs="Arial"/>
                <w:szCs w:val="18"/>
                <w:lang w:eastAsia="ar-SA"/>
              </w:rPr>
              <w:t xml:space="preserve"> considerations on </w:t>
            </w:r>
            <w:r w:rsidRPr="004A0BBE">
              <w:rPr>
                <w:rFonts w:eastAsia="Times New Roman" w:cs="Arial" w:hint="eastAsia"/>
                <w:szCs w:val="18"/>
                <w:lang w:eastAsia="ar-SA"/>
              </w:rPr>
              <w:t>security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716D7" w14:textId="35091AB2" w:rsidR="006B3C5D" w:rsidRPr="004A0BBE" w:rsidRDefault="004A0BB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/>
                <w:szCs w:val="18"/>
                <w:lang w:eastAsia="ar-SA"/>
              </w:rPr>
              <w:t>Revised to S1-180318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3EBFA" w14:textId="77777777" w:rsidR="006B3C5D" w:rsidRPr="004A0BBE" w:rsidRDefault="006B3C5D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A0BBE" w:rsidRPr="006B3C5D" w14:paraId="15CB8F56" w14:textId="77777777" w:rsidTr="004A0BBE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2EC4" w14:textId="594A12E9" w:rsidR="004A0BBE" w:rsidRPr="004A0BBE" w:rsidRDefault="004A0BB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BA11" w14:textId="3116F88D" w:rsidR="004A0BBE" w:rsidRPr="004A0BBE" w:rsidRDefault="00CE0B0D" w:rsidP="00B114AF">
            <w:pPr>
              <w:snapToGrid w:val="0"/>
              <w:spacing w:after="0" w:line="240" w:lineRule="auto"/>
            </w:pPr>
            <w:hyperlink r:id="rId54" w:history="1">
              <w:r w:rsidR="004A0BBE" w:rsidRPr="004A0BBE">
                <w:rPr>
                  <w:rStyle w:val="Hyperlink"/>
                  <w:rFonts w:cs="Arial"/>
                  <w:color w:val="auto"/>
                </w:rPr>
                <w:t>S1-180318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061A" w14:textId="59ECB4AD" w:rsidR="004A0BBE" w:rsidRPr="004A0BBE" w:rsidRDefault="004A0BB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EACF" w14:textId="68DC3792" w:rsidR="004A0BBE" w:rsidRPr="004A0BBE" w:rsidRDefault="004A0BB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/>
                <w:szCs w:val="18"/>
                <w:lang w:eastAsia="ar-SA"/>
              </w:rPr>
              <w:t>5GMSG considerations on security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FF76" w14:textId="77777777" w:rsidR="004A0BBE" w:rsidRPr="004A0BBE" w:rsidRDefault="004A0BB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19CD" w14:textId="3D46A31F" w:rsidR="004A0BBE" w:rsidRPr="004A0BBE" w:rsidRDefault="004A0BBE" w:rsidP="00B114A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A0BBE">
              <w:rPr>
                <w:rFonts w:eastAsia="Times New Roman" w:cs="Arial"/>
                <w:szCs w:val="18"/>
                <w:lang w:eastAsia="ar-SA"/>
              </w:rPr>
              <w:t>Revision of S1-180041.</w:t>
            </w:r>
          </w:p>
        </w:tc>
      </w:tr>
      <w:tr w:rsidR="006B3C5D" w:rsidRPr="00B81C05" w14:paraId="498BF9BD" w14:textId="77777777" w:rsidTr="00566480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C823084" w14:textId="77777777" w:rsidR="006B3C5D" w:rsidRPr="00B81C05" w:rsidRDefault="006B3C5D" w:rsidP="00B114AF">
            <w:pPr>
              <w:pStyle w:val="Heading3"/>
            </w:pPr>
            <w:r>
              <w:t>FS_5GMSG output</w:t>
            </w:r>
          </w:p>
        </w:tc>
      </w:tr>
      <w:tr w:rsidR="008D63BD" w:rsidRPr="00A75C05" w14:paraId="690FC3F1" w14:textId="77777777" w:rsidTr="00407C78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8B3EF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9D5B" w14:textId="21759FFB" w:rsidR="008D63BD" w:rsidRPr="00F57C4D" w:rsidRDefault="00CE0B0D" w:rsidP="008D63B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5" w:history="1">
              <w:r w:rsidR="008D63BD" w:rsidRPr="008850AF">
                <w:rPr>
                  <w:rStyle w:val="Hyperlink"/>
                  <w:rFonts w:cs="Arial"/>
                </w:rPr>
                <w:t>S1-180252</w:t>
              </w:r>
            </w:hyperlink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9B7A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(China Mobile)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750E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TR22.824v0.2.0 to include agreements at this meeting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7CD8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2D61" w14:textId="77777777" w:rsidR="008D63BD" w:rsidRPr="00BD7E9D" w:rsidRDefault="008D63BD" w:rsidP="008D63B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1620EC" w14:textId="6A21E063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02"/>
        <w:gridCol w:w="1109"/>
        <w:gridCol w:w="2573"/>
        <w:gridCol w:w="4430"/>
        <w:gridCol w:w="2196"/>
        <w:gridCol w:w="3702"/>
      </w:tblGrid>
      <w:tr w:rsidR="00B03557" w:rsidRPr="00F45489" w14:paraId="39C3810E" w14:textId="77777777" w:rsidTr="004225C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0B579388" w14:textId="77777777" w:rsidR="00B03557" w:rsidRPr="00F45489" w:rsidRDefault="00B03557" w:rsidP="00B03557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for allocation during drafting session (admin purposes only)</w:t>
            </w:r>
          </w:p>
        </w:tc>
      </w:tr>
      <w:tr w:rsidR="00B03557" w:rsidRPr="005D041D" w14:paraId="486DB0CA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B5D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35C7" w14:textId="1938DD68" w:rsidR="00E932B8" w:rsidRPr="00E932B8" w:rsidRDefault="00CE0B0D" w:rsidP="004225C0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hyperlink r:id="rId56" w:history="1">
              <w:r w:rsidR="00E932B8" w:rsidRPr="00E932B8">
                <w:rPr>
                  <w:rStyle w:val="Hyperlink"/>
                  <w:rFonts w:cs="Arial"/>
                </w:rPr>
                <w:t>S1-180300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D501" w14:textId="5A38F266" w:rsidR="00B03557" w:rsidRPr="002B0545" w:rsidRDefault="00F22B6D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6CA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A5C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8BF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464D10F3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0D5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F29E" w14:textId="08C47CAB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7" w:history="1">
              <w:r w:rsidR="00E932B8" w:rsidRPr="00E932B8">
                <w:rPr>
                  <w:rStyle w:val="Hyperlink"/>
                  <w:rFonts w:cs="Arial"/>
                </w:rPr>
                <w:t>S1-180301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3E5C" w14:textId="5DB64EF6" w:rsidR="00B03557" w:rsidRPr="002B0545" w:rsidRDefault="00F22B6D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3AA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FA30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601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4C479BD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210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EFE53" w14:textId="54409A63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8" w:history="1">
              <w:r w:rsidR="00E932B8" w:rsidRPr="00E932B8">
                <w:rPr>
                  <w:rStyle w:val="Hyperlink"/>
                  <w:rFonts w:cs="Arial"/>
                </w:rPr>
                <w:t>S1-180302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A39F" w14:textId="0583E6BC" w:rsidR="00F22B6D" w:rsidRPr="002B0545" w:rsidRDefault="00F22B6D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F31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80A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90B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363FC014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44A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2085" w14:textId="6F89D062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9" w:history="1">
              <w:r w:rsidR="00E932B8" w:rsidRPr="00E932B8">
                <w:rPr>
                  <w:rStyle w:val="Hyperlink"/>
                  <w:rFonts w:cs="Arial"/>
                </w:rPr>
                <w:t>S1-180303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5917" w14:textId="55DE4973" w:rsidR="00326CE8" w:rsidRPr="00326CE8" w:rsidRDefault="00326CE8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S1-180103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D23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B85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6B7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710CCFD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8A1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8C59" w14:textId="6E7C6F23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0" w:history="1">
              <w:r w:rsidR="00E932B8" w:rsidRPr="00E932B8">
                <w:rPr>
                  <w:rStyle w:val="Hyperlink"/>
                  <w:rFonts w:cs="Arial"/>
                </w:rPr>
                <w:t>S1-180304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F7F1" w14:textId="5EC65C5E" w:rsidR="00B03557" w:rsidRPr="002B0545" w:rsidRDefault="00326CE8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S1-180094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A89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E8F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41B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3F39D60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F90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14ED7" w14:textId="64681C87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1" w:history="1">
              <w:r w:rsidR="00E932B8" w:rsidRPr="00E932B8">
                <w:rPr>
                  <w:rStyle w:val="Hyperlink"/>
                  <w:rFonts w:cs="Arial"/>
                </w:rPr>
                <w:t>S1-180305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5FC7" w14:textId="69ADAE65" w:rsidR="00B03557" w:rsidRPr="002B0545" w:rsidRDefault="00326CE8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2EA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BDC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2D3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E30CFBE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6B3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FE0C" w14:textId="03B84FC5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2" w:history="1">
              <w:r w:rsidR="00E932B8" w:rsidRPr="00E932B8">
                <w:rPr>
                  <w:rStyle w:val="Hyperlink"/>
                  <w:rFonts w:cs="Arial"/>
                </w:rPr>
                <w:t>S1-180306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C1A4" w14:textId="64AB31C1" w:rsidR="00B03557" w:rsidRPr="002B0545" w:rsidRDefault="00326CE8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7BA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B60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5BD6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C6EA954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A15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1A6" w14:textId="5427734C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="00E932B8" w:rsidRPr="00E932B8">
                <w:rPr>
                  <w:rStyle w:val="Hyperlink"/>
                  <w:rFonts w:cs="Arial"/>
                </w:rPr>
                <w:t>S1-180307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5E02" w14:textId="504FCE77" w:rsidR="00B03557" w:rsidRPr="002B0545" w:rsidRDefault="001360AF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4F1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E3F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C80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5563FB4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C2A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360F" w14:textId="01715CEB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4" w:history="1">
              <w:r w:rsidR="00E932B8" w:rsidRPr="00E932B8">
                <w:rPr>
                  <w:rStyle w:val="Hyperlink"/>
                  <w:rFonts w:cs="Arial"/>
                </w:rPr>
                <w:t>S1-180308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D7A8" w14:textId="3DE63CA1" w:rsidR="00B03557" w:rsidRPr="002B0545" w:rsidRDefault="001360AF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2BA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C8E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CB76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1C2C94FF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849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6DFCF" w14:textId="4AB489F5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5" w:history="1">
              <w:r w:rsidR="00E932B8" w:rsidRPr="00E932B8">
                <w:rPr>
                  <w:rStyle w:val="Hyperlink"/>
                  <w:rFonts w:cs="Arial"/>
                </w:rPr>
                <w:t>S1-180309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CAF5" w14:textId="47331822" w:rsidR="00B03557" w:rsidRPr="002B0545" w:rsidRDefault="001360AF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S1-180098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132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028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B71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0FC15F5F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B17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BA64" w14:textId="3A51F9F4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6" w:history="1">
              <w:r w:rsidR="00E932B8" w:rsidRPr="00E932B8">
                <w:rPr>
                  <w:rStyle w:val="Hyperlink"/>
                  <w:rFonts w:cs="Arial"/>
                </w:rPr>
                <w:t>S1-180310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47CC" w14:textId="70644DBD" w:rsidR="001360AF" w:rsidRPr="002B0545" w:rsidRDefault="001360AF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32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728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AD6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177BE1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800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4F14" w14:textId="4A415CF2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7" w:history="1">
              <w:r w:rsidR="00E932B8" w:rsidRPr="00E932B8">
                <w:rPr>
                  <w:rStyle w:val="Hyperlink"/>
                  <w:rFonts w:cs="Arial"/>
                </w:rPr>
                <w:t>S1-180311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977F" w14:textId="6B00A637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EA5E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3C5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18D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768B267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EF0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6B28" w14:textId="6D1EB6A0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8" w:history="1">
              <w:r w:rsidR="00E932B8" w:rsidRPr="00E932B8">
                <w:rPr>
                  <w:rStyle w:val="Hyperlink"/>
                  <w:rFonts w:cs="Arial"/>
                </w:rPr>
                <w:t>S1-180312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BD4A" w14:textId="6395ACD8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9EF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56D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C87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5AEF5F1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219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6CCE" w14:textId="6301CAC8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9" w:history="1">
              <w:r w:rsidR="00E932B8" w:rsidRPr="00E932B8">
                <w:rPr>
                  <w:rStyle w:val="Hyperlink"/>
                  <w:rFonts w:cs="Arial"/>
                </w:rPr>
                <w:t>S1-180313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C5FE" w14:textId="43B3F539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3931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AFE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DC8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4E6E010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02A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8B449" w14:textId="573591C2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0" w:history="1">
              <w:r w:rsidR="00E932B8" w:rsidRPr="00E932B8">
                <w:rPr>
                  <w:rStyle w:val="Hyperlink"/>
                  <w:rFonts w:cs="Arial"/>
                </w:rPr>
                <w:t>S1-180314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1268" w14:textId="58214AD9" w:rsidR="00B03557" w:rsidRPr="009C2FEC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S1-180036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4215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95F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07A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0D8B4E16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BC93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297F" w14:textId="0BA16ED2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1" w:history="1">
              <w:r w:rsidR="00E932B8" w:rsidRPr="00E932B8">
                <w:rPr>
                  <w:rStyle w:val="Hyperlink"/>
                  <w:rFonts w:cs="Arial"/>
                </w:rPr>
                <w:t>S1-180315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BBAA" w14:textId="1C4F37D4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2A0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E3A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FD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4F651CC7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4B9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33F55" w14:textId="63EC6358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2" w:history="1">
              <w:r w:rsidR="00E932B8" w:rsidRPr="00E932B8">
                <w:rPr>
                  <w:rStyle w:val="Hyperlink"/>
                  <w:rFonts w:cs="Arial"/>
                </w:rPr>
                <w:t>S1-180316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A686" w14:textId="6420E823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S1-180142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4C4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30D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1F5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3C335FAD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E5C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48A7D" w14:textId="65F92B9A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3" w:history="1">
              <w:r w:rsidR="00E932B8" w:rsidRPr="00E932B8">
                <w:rPr>
                  <w:rStyle w:val="Hyperlink"/>
                  <w:rFonts w:cs="Arial"/>
                </w:rPr>
                <w:t>S1-180317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A1AB" w14:textId="33AD028B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092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8D9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957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445A27B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563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C103" w14:textId="118657D1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4" w:history="1">
              <w:r w:rsidR="00E932B8" w:rsidRPr="00E932B8">
                <w:rPr>
                  <w:rStyle w:val="Hyperlink"/>
                  <w:rFonts w:cs="Arial"/>
                </w:rPr>
                <w:t>S1-180318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E6BCE" w14:textId="759B0E98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7DE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C60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51DD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517FAC40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346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4172" w14:textId="465DD017" w:rsidR="00B03557" w:rsidRPr="002B0545" w:rsidRDefault="00CE0B0D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5" w:history="1">
              <w:r w:rsidR="00E932B8" w:rsidRPr="00E932B8">
                <w:rPr>
                  <w:rStyle w:val="Hyperlink"/>
                  <w:rFonts w:cs="Arial"/>
                </w:rPr>
                <w:t>S1-180319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71F4" w14:textId="7A21529A" w:rsidR="00B03557" w:rsidRPr="002B0545" w:rsidRDefault="009C2FEC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S1-180096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78A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794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C9B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78DE76B1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E40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8CAD" w14:textId="56E42509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A229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EC8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53E8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977C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2CABB52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4DE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61AC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A80E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C6C7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8D4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8E234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6623BD66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137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8AB5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73BF6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3019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FFD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470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08D2A8A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5DFA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BFB9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E7CF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D49B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011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0E34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2E2B06A7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A5A1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05DB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5968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C320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5C05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C0AE6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F45489" w14:paraId="114A8614" w14:textId="77777777" w:rsidTr="004225C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43AAFA20" w14:textId="77777777" w:rsidR="00B03557" w:rsidRPr="00F45489" w:rsidRDefault="00B03557" w:rsidP="00B03557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NOT allocated during drafting session (admin purposes only)</w:t>
            </w:r>
          </w:p>
        </w:tc>
      </w:tr>
      <w:tr w:rsidR="00B03557" w:rsidRPr="005D041D" w14:paraId="375A6B2C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68A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ADCFC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A076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C4CF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E8E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C0FD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5D041D" w14:paraId="1D0461F4" w14:textId="77777777" w:rsidTr="004225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58D8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3297D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B8425" w14:textId="77777777" w:rsidR="00B03557" w:rsidRPr="002B0545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29DA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2B2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109E" w14:textId="77777777" w:rsidR="00B03557" w:rsidRPr="005D041D" w:rsidRDefault="00B03557" w:rsidP="004225C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557" w:rsidRPr="00F45489" w14:paraId="337D3B22" w14:textId="77777777" w:rsidTr="004225C0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4C2E9E57" w14:textId="77777777" w:rsidR="00B03557" w:rsidRPr="00F45489" w:rsidRDefault="00B03557" w:rsidP="00B03557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B03557" w:rsidRPr="005D041D" w14:paraId="6378D76A" w14:textId="77777777" w:rsidTr="004225C0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FEA1" w14:textId="14E72EB6" w:rsidR="00DD7244" w:rsidRDefault="00481AE2" w:rsidP="00DD724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28</w:t>
            </w:r>
            <w:r w:rsidR="00DD7244">
              <w:rPr>
                <w:rFonts w:eastAsia="Arial Unicode MS" w:cs="Arial"/>
                <w:szCs w:val="18"/>
              </w:rPr>
              <w:t xml:space="preserve"> Documents treated</w:t>
            </w:r>
          </w:p>
          <w:p w14:paraId="0E1424D5" w14:textId="256FF4D7" w:rsidR="00DD7244" w:rsidRDefault="001A36D0" w:rsidP="00DD724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20</w:t>
            </w:r>
            <w:r w:rsidR="00DD7244">
              <w:rPr>
                <w:rFonts w:eastAsia="Arial Unicode MS" w:cs="Arial"/>
                <w:szCs w:val="18"/>
              </w:rPr>
              <w:t xml:space="preserve"> Revisions</w:t>
            </w:r>
          </w:p>
          <w:p w14:paraId="35D5B7A7" w14:textId="77777777" w:rsidR="00DD7244" w:rsidRDefault="00DD7244" w:rsidP="00DD724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6  Agreed</w:t>
            </w:r>
          </w:p>
          <w:p w14:paraId="62F344F4" w14:textId="783353D2" w:rsidR="00DD7244" w:rsidRDefault="0089207D" w:rsidP="00DD7244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</w:t>
            </w:r>
            <w:r w:rsidR="00DD7244">
              <w:rPr>
                <w:rFonts w:eastAsia="Arial Unicode MS" w:cs="Arial"/>
                <w:szCs w:val="18"/>
              </w:rPr>
              <w:t xml:space="preserve">  Noted</w:t>
            </w:r>
          </w:p>
          <w:p w14:paraId="3769734B" w14:textId="767913D9" w:rsidR="00B03557" w:rsidRPr="005D041D" w:rsidRDefault="00CE0B0D" w:rsidP="00DD724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</w:rPr>
              <w:t>14</w:t>
            </w:r>
            <w:bookmarkStart w:id="3" w:name="_GoBack"/>
            <w:bookmarkEnd w:id="3"/>
            <w:r w:rsidR="00DD7244">
              <w:rPr>
                <w:rFonts w:eastAsia="Arial Unicode MS" w:cs="Arial"/>
                <w:szCs w:val="18"/>
              </w:rPr>
              <w:t xml:space="preserve"> Carried over to Plenary</w:t>
            </w:r>
          </w:p>
        </w:tc>
      </w:tr>
      <w:tr w:rsidR="00B03557" w:rsidRPr="00894FB0" w14:paraId="75A059E0" w14:textId="77777777" w:rsidTr="004225C0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CEF2D" w14:textId="77777777" w:rsidR="00B03557" w:rsidRPr="00894FB0" w:rsidRDefault="00B03557" w:rsidP="00B03557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23A4DFFC" w14:textId="77777777" w:rsidR="00B03557" w:rsidRDefault="00B03557" w:rsidP="00B0355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0AA2B9B" w14:textId="77777777" w:rsidR="00B03557" w:rsidRDefault="00B03557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B03557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8383F" w14:textId="77777777" w:rsidR="00796A1D" w:rsidRDefault="00796A1D" w:rsidP="002E015E">
      <w:pPr>
        <w:spacing w:after="0" w:line="240" w:lineRule="auto"/>
      </w:pPr>
      <w:r>
        <w:separator/>
      </w:r>
    </w:p>
  </w:endnote>
  <w:endnote w:type="continuationSeparator" w:id="0">
    <w:p w14:paraId="4ED94AED" w14:textId="77777777" w:rsidR="00796A1D" w:rsidRDefault="00796A1D" w:rsidP="002E015E">
      <w:pPr>
        <w:spacing w:after="0" w:line="240" w:lineRule="auto"/>
      </w:pPr>
      <w:r>
        <w:continuationSeparator/>
      </w:r>
    </w:p>
  </w:endnote>
  <w:endnote w:type="continuationNotice" w:id="1">
    <w:p w14:paraId="3590F78E" w14:textId="77777777" w:rsidR="00796A1D" w:rsidRDefault="00796A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9845E" w14:textId="77777777" w:rsidR="00796A1D" w:rsidRDefault="00796A1D" w:rsidP="002E015E">
      <w:pPr>
        <w:spacing w:after="0" w:line="240" w:lineRule="auto"/>
      </w:pPr>
      <w:r>
        <w:separator/>
      </w:r>
    </w:p>
  </w:footnote>
  <w:footnote w:type="continuationSeparator" w:id="0">
    <w:p w14:paraId="1FEA9C49" w14:textId="77777777" w:rsidR="00796A1D" w:rsidRDefault="00796A1D" w:rsidP="002E015E">
      <w:pPr>
        <w:spacing w:after="0" w:line="240" w:lineRule="auto"/>
      </w:pPr>
      <w:r>
        <w:continuationSeparator/>
      </w:r>
    </w:p>
  </w:footnote>
  <w:footnote w:type="continuationNotice" w:id="1">
    <w:p w14:paraId="1D9DD856" w14:textId="77777777" w:rsidR="00796A1D" w:rsidRDefault="00796A1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F24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44B1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39"/>
    <w:rsid w:val="00055887"/>
    <w:rsid w:val="00056373"/>
    <w:rsid w:val="0005666F"/>
    <w:rsid w:val="00056823"/>
    <w:rsid w:val="000568D8"/>
    <w:rsid w:val="000569F3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0B3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D36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85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ADE"/>
    <w:rsid w:val="000E1F48"/>
    <w:rsid w:val="000E2CEF"/>
    <w:rsid w:val="000E2EA7"/>
    <w:rsid w:val="000E35B5"/>
    <w:rsid w:val="000E4781"/>
    <w:rsid w:val="000E495C"/>
    <w:rsid w:val="000E510D"/>
    <w:rsid w:val="000E5576"/>
    <w:rsid w:val="000E5D36"/>
    <w:rsid w:val="000E6B6F"/>
    <w:rsid w:val="000E6D14"/>
    <w:rsid w:val="000E6DE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07F62"/>
    <w:rsid w:val="001105AC"/>
    <w:rsid w:val="001107CF"/>
    <w:rsid w:val="00111BB8"/>
    <w:rsid w:val="00112856"/>
    <w:rsid w:val="001129CD"/>
    <w:rsid w:val="001136D3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2E51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34D7"/>
    <w:rsid w:val="00134744"/>
    <w:rsid w:val="00135CF0"/>
    <w:rsid w:val="001360AF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3E0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395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03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6D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679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5BBB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507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2921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102"/>
    <w:rsid w:val="002957FD"/>
    <w:rsid w:val="00295E09"/>
    <w:rsid w:val="002968EF"/>
    <w:rsid w:val="002969A7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D46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0E8"/>
    <w:rsid w:val="002E015E"/>
    <w:rsid w:val="002E06A4"/>
    <w:rsid w:val="002E0972"/>
    <w:rsid w:val="002E0B95"/>
    <w:rsid w:val="002E0C61"/>
    <w:rsid w:val="002E10A3"/>
    <w:rsid w:val="002E157F"/>
    <w:rsid w:val="002E17BF"/>
    <w:rsid w:val="002E2E77"/>
    <w:rsid w:val="002E3996"/>
    <w:rsid w:val="002E408A"/>
    <w:rsid w:val="002E45D9"/>
    <w:rsid w:val="002E57B8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47E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D44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6CE8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36C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77D2E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DFB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C69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0A4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5B8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7E4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C78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5C0"/>
    <w:rsid w:val="00424916"/>
    <w:rsid w:val="00425C20"/>
    <w:rsid w:val="00425D84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60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26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4EE4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AE2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0BBE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2502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6F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6B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480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DF4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03EC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D7C19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0D80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0BE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321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5D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64A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0BC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6CB1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C97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1AEB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71F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6A1D"/>
    <w:rsid w:val="00797BED"/>
    <w:rsid w:val="007A0374"/>
    <w:rsid w:val="007A094B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42CC"/>
    <w:rsid w:val="007B49CA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7C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88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BBF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1ED5"/>
    <w:rsid w:val="008521C5"/>
    <w:rsid w:val="0085348F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BF5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7D"/>
    <w:rsid w:val="00892097"/>
    <w:rsid w:val="0089256F"/>
    <w:rsid w:val="008926C1"/>
    <w:rsid w:val="0089357D"/>
    <w:rsid w:val="008938A4"/>
    <w:rsid w:val="00894C3D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8F0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3BD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CF4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B7F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F46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246"/>
    <w:rsid w:val="00981632"/>
    <w:rsid w:val="00982213"/>
    <w:rsid w:val="00982450"/>
    <w:rsid w:val="00982A77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2F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9F5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8CE"/>
    <w:rsid w:val="009C2BDC"/>
    <w:rsid w:val="009C2FE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09B"/>
    <w:rsid w:val="009D3874"/>
    <w:rsid w:val="009D3E12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1CAA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1F4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7D7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576B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34D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557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4AF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050"/>
    <w:rsid w:val="00B32900"/>
    <w:rsid w:val="00B331D0"/>
    <w:rsid w:val="00B33306"/>
    <w:rsid w:val="00B3351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9A0"/>
    <w:rsid w:val="00BD5222"/>
    <w:rsid w:val="00BD5545"/>
    <w:rsid w:val="00BD6461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A7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59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2ACF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7AA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45F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05"/>
    <w:rsid w:val="00C97884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DF4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B0D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D1D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56A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9B1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A0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0BB8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5FAC"/>
    <w:rsid w:val="00DD6882"/>
    <w:rsid w:val="00DD69AE"/>
    <w:rsid w:val="00DD6B75"/>
    <w:rsid w:val="00DD7244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4C9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39C"/>
    <w:rsid w:val="00E15591"/>
    <w:rsid w:val="00E15716"/>
    <w:rsid w:val="00E15905"/>
    <w:rsid w:val="00E16573"/>
    <w:rsid w:val="00E168A0"/>
    <w:rsid w:val="00E171F7"/>
    <w:rsid w:val="00E175D8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5B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23A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2B8"/>
    <w:rsid w:val="00E9348B"/>
    <w:rsid w:val="00E93569"/>
    <w:rsid w:val="00E93BDE"/>
    <w:rsid w:val="00E945EF"/>
    <w:rsid w:val="00E947E3"/>
    <w:rsid w:val="00E95E7E"/>
    <w:rsid w:val="00E9666B"/>
    <w:rsid w:val="00E969F1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8B0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B6D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5ED"/>
    <w:rsid w:val="00F84E3F"/>
    <w:rsid w:val="00F84EA5"/>
    <w:rsid w:val="00F855A9"/>
    <w:rsid w:val="00F85C85"/>
    <w:rsid w:val="00F85D48"/>
    <w:rsid w:val="00F85D8A"/>
    <w:rsid w:val="00F8601E"/>
    <w:rsid w:val="00F86355"/>
    <w:rsid w:val="00F87158"/>
    <w:rsid w:val="00F8755C"/>
    <w:rsid w:val="00F87A66"/>
    <w:rsid w:val="00F87A93"/>
    <w:rsid w:val="00F87F9F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0DF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053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6FA7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904C32"/>
  <w15:docId w15:val="{98F16054-7ED7-4A35-A173-EE00CD54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docs\S1-180174.zip" TargetMode="External"/><Relationship Id="rId21" Type="http://schemas.openxmlformats.org/officeDocument/2006/relationships/hyperlink" Target="docs\S1-180094.zip" TargetMode="External"/><Relationship Id="rId42" Type="http://schemas.openxmlformats.org/officeDocument/2006/relationships/hyperlink" Target="docs\S1-180313.zip" TargetMode="External"/><Relationship Id="rId47" Type="http://schemas.openxmlformats.org/officeDocument/2006/relationships/hyperlink" Target="file:///C:\Users\norpahj\AppData\Local\Temp\Temp1_draft%20S1-180001.zip\docs\S1-180115.zip" TargetMode="External"/><Relationship Id="rId63" Type="http://schemas.openxmlformats.org/officeDocument/2006/relationships/hyperlink" Target="docs\S1-180307.zip" TargetMode="External"/><Relationship Id="rId68" Type="http://schemas.openxmlformats.org/officeDocument/2006/relationships/hyperlink" Target="docs\S1-180312.zip" TargetMode="External"/><Relationship Id="rId16" Type="http://schemas.openxmlformats.org/officeDocument/2006/relationships/hyperlink" Target="docs\S1-170303.zip" TargetMode="External"/><Relationship Id="rId11" Type="http://schemas.openxmlformats.org/officeDocument/2006/relationships/hyperlink" Target="docs\S1-180030.zip" TargetMode="External"/><Relationship Id="rId24" Type="http://schemas.openxmlformats.org/officeDocument/2006/relationships/hyperlink" Target="docs\S1-180176.zip" TargetMode="External"/><Relationship Id="rId32" Type="http://schemas.openxmlformats.org/officeDocument/2006/relationships/hyperlink" Target="file:///C:\Users\norpahj\AppData\Local\Temp\Temp1_draft%20S1-180001.zip\docs\S1-180098.zip" TargetMode="External"/><Relationship Id="rId37" Type="http://schemas.openxmlformats.org/officeDocument/2006/relationships/hyperlink" Target="file:///C:\Users\norpahj\AppData\Local\Temp\Temp1_draft%20S1-180001.zip\docs\S1-180034.zip" TargetMode="External"/><Relationship Id="rId40" Type="http://schemas.openxmlformats.org/officeDocument/2006/relationships/hyperlink" Target="docs\S1-180312.zip" TargetMode="External"/><Relationship Id="rId45" Type="http://schemas.openxmlformats.org/officeDocument/2006/relationships/hyperlink" Target="file:///C:\Users\norpahj\AppData\Local\Temp\Temp1_draft%20S1-180001.zip\docs\S1-180038.zip" TargetMode="External"/><Relationship Id="rId53" Type="http://schemas.openxmlformats.org/officeDocument/2006/relationships/hyperlink" Target="file:///C:\Users\norpahj\AppData\Local\Temp\Temp1_draft%20S1-180001.zip\docs\S1-180041.zip" TargetMode="External"/><Relationship Id="rId58" Type="http://schemas.openxmlformats.org/officeDocument/2006/relationships/hyperlink" Target="docs\S1-180302.zip" TargetMode="External"/><Relationship Id="rId66" Type="http://schemas.openxmlformats.org/officeDocument/2006/relationships/hyperlink" Target="docs\S1-180310.zip" TargetMode="External"/><Relationship Id="rId74" Type="http://schemas.openxmlformats.org/officeDocument/2006/relationships/hyperlink" Target="docs\S1-18031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docs\S1-180305.zip" TargetMode="External"/><Relationship Id="rId19" Type="http://schemas.openxmlformats.org/officeDocument/2006/relationships/hyperlink" Target="file:///D:\3GPP\SA1%20Fukuoka%202018\Docs\S1-180241.zip" TargetMode="External"/><Relationship Id="rId14" Type="http://schemas.openxmlformats.org/officeDocument/2006/relationships/hyperlink" Target="docs\S1-170302.zip" TargetMode="External"/><Relationship Id="rId22" Type="http://schemas.openxmlformats.org/officeDocument/2006/relationships/hyperlink" Target="docs\S1-170304.zip" TargetMode="External"/><Relationship Id="rId27" Type="http://schemas.openxmlformats.org/officeDocument/2006/relationships/hyperlink" Target="docs\S1-170305.zip" TargetMode="External"/><Relationship Id="rId30" Type="http://schemas.openxmlformats.org/officeDocument/2006/relationships/hyperlink" Target="file:///C:\Users\norpahj\AppData\Local\Temp\Temp1_draft%20S1-180001.zip\docs\S1-180097.zip" TargetMode="External"/><Relationship Id="rId35" Type="http://schemas.openxmlformats.org/officeDocument/2006/relationships/hyperlink" Target="file:///D:\3GPP\SA1%20Fukuoka%202018\Docs\S1-180251.zip" TargetMode="External"/><Relationship Id="rId43" Type="http://schemas.openxmlformats.org/officeDocument/2006/relationships/hyperlink" Target="file:///C:\Users\norpahj\AppData\Local\Temp\Temp1_draft%20S1-180001.zip\docs\S1-180036.zip" TargetMode="External"/><Relationship Id="rId48" Type="http://schemas.openxmlformats.org/officeDocument/2006/relationships/hyperlink" Target="docs\S1-180315.zip" TargetMode="External"/><Relationship Id="rId56" Type="http://schemas.openxmlformats.org/officeDocument/2006/relationships/hyperlink" Target="docs\S1-180300.zip" TargetMode="External"/><Relationship Id="rId64" Type="http://schemas.openxmlformats.org/officeDocument/2006/relationships/hyperlink" Target="docs\S1-180308.zip" TargetMode="External"/><Relationship Id="rId69" Type="http://schemas.openxmlformats.org/officeDocument/2006/relationships/hyperlink" Target="docs\S1-180313.zip" TargetMode="External"/><Relationship Id="rId77" Type="http://schemas.openxmlformats.org/officeDocument/2006/relationships/theme" Target="theme/theme1.xml"/><Relationship Id="rId8" Type="http://schemas.openxmlformats.org/officeDocument/2006/relationships/hyperlink" Target="docs\S1-180015.zip" TargetMode="External"/><Relationship Id="rId51" Type="http://schemas.openxmlformats.org/officeDocument/2006/relationships/hyperlink" Target="file:///C:\Users\norpahj\AppData\Local\Temp\Temp1_draft%20S1-180001.zip\docs\S1-180040.zip" TargetMode="External"/><Relationship Id="rId72" Type="http://schemas.openxmlformats.org/officeDocument/2006/relationships/hyperlink" Target="docs\S1-180316.zip" TargetMode="External"/><Relationship Id="rId3" Type="http://schemas.openxmlformats.org/officeDocument/2006/relationships/styles" Target="styles.xml"/><Relationship Id="rId12" Type="http://schemas.openxmlformats.org/officeDocument/2006/relationships/hyperlink" Target="docs\S1-170301.zip" TargetMode="External"/><Relationship Id="rId17" Type="http://schemas.openxmlformats.org/officeDocument/2006/relationships/hyperlink" Target="file:///D:\3GPP\SA1%20Fukuoka%202018\Docs\S1-180239.zip" TargetMode="External"/><Relationship Id="rId25" Type="http://schemas.openxmlformats.org/officeDocument/2006/relationships/hyperlink" Target="docs\S1-170306.zip" TargetMode="External"/><Relationship Id="rId33" Type="http://schemas.openxmlformats.org/officeDocument/2006/relationships/hyperlink" Target="docs\S1-180309.zip" TargetMode="External"/><Relationship Id="rId38" Type="http://schemas.openxmlformats.org/officeDocument/2006/relationships/hyperlink" Target="docs\S1-180310.zip" TargetMode="External"/><Relationship Id="rId46" Type="http://schemas.openxmlformats.org/officeDocument/2006/relationships/hyperlink" Target="docs\S1-180311.zip" TargetMode="External"/><Relationship Id="rId59" Type="http://schemas.openxmlformats.org/officeDocument/2006/relationships/hyperlink" Target="docs\S1-180303.zip" TargetMode="External"/><Relationship Id="rId67" Type="http://schemas.openxmlformats.org/officeDocument/2006/relationships/hyperlink" Target="docs\S1-180311.zip" TargetMode="External"/><Relationship Id="rId20" Type="http://schemas.openxmlformats.org/officeDocument/2006/relationships/hyperlink" Target="file:///D:\3GPP\SA1%20Fukuoka%202018\Docs\S1-180242.zip" TargetMode="External"/><Relationship Id="rId41" Type="http://schemas.openxmlformats.org/officeDocument/2006/relationships/hyperlink" Target="file:///C:\Users\norpahj\AppData\Local\Temp\Temp1_draft%20S1-180001.zip\docs\S1-180035.zip" TargetMode="External"/><Relationship Id="rId54" Type="http://schemas.openxmlformats.org/officeDocument/2006/relationships/hyperlink" Target="docs\S1-180318.zip" TargetMode="External"/><Relationship Id="rId62" Type="http://schemas.openxmlformats.org/officeDocument/2006/relationships/hyperlink" Target="docs\S1-180306.zip" TargetMode="External"/><Relationship Id="rId70" Type="http://schemas.openxmlformats.org/officeDocument/2006/relationships/hyperlink" Target="docs\S1-180314.zip" TargetMode="External"/><Relationship Id="rId75" Type="http://schemas.openxmlformats.org/officeDocument/2006/relationships/hyperlink" Target="docs\S1-18031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docs\S1-180103.zip" TargetMode="External"/><Relationship Id="rId23" Type="http://schemas.openxmlformats.org/officeDocument/2006/relationships/hyperlink" Target="file:///C:\Users\norpahj\AppData\Local\Temp\Temp1_draft%20S1-180001.zip\docs\S1-180096.zip" TargetMode="External"/><Relationship Id="rId28" Type="http://schemas.openxmlformats.org/officeDocument/2006/relationships/hyperlink" Target="file:///C:\Users\norpahj\AppData\Local\Temp\Temp1_draft%20S1-180001.zip\docs\S1-180179.zip" TargetMode="External"/><Relationship Id="rId36" Type="http://schemas.openxmlformats.org/officeDocument/2006/relationships/hyperlink" Target="file:///C:\Users\norpahj\AppData\Local\Temp\Temp1_draft%20S1-180001.zip\docs\S1-180033.zip" TargetMode="External"/><Relationship Id="rId49" Type="http://schemas.openxmlformats.org/officeDocument/2006/relationships/hyperlink" Target="file:///C:\Users\norpahj\AppData\Local\Temp\Temp1_draft%20S1-180001.zip\docs\S1-180142.zip" TargetMode="External"/><Relationship Id="rId57" Type="http://schemas.openxmlformats.org/officeDocument/2006/relationships/hyperlink" Target="docs\S1-180301.zip" TargetMode="External"/><Relationship Id="rId10" Type="http://schemas.openxmlformats.org/officeDocument/2006/relationships/hyperlink" Target="docs\S1-180016.zip" TargetMode="External"/><Relationship Id="rId31" Type="http://schemas.openxmlformats.org/officeDocument/2006/relationships/hyperlink" Target="docs\S1-180308.zip" TargetMode="External"/><Relationship Id="rId44" Type="http://schemas.openxmlformats.org/officeDocument/2006/relationships/hyperlink" Target="docs\S1-180314.zip" TargetMode="External"/><Relationship Id="rId52" Type="http://schemas.openxmlformats.org/officeDocument/2006/relationships/hyperlink" Target="docs\S1-180317.zip" TargetMode="External"/><Relationship Id="rId60" Type="http://schemas.openxmlformats.org/officeDocument/2006/relationships/hyperlink" Target="docs\S1-180304.zip" TargetMode="External"/><Relationship Id="rId65" Type="http://schemas.openxmlformats.org/officeDocument/2006/relationships/hyperlink" Target="docs\S1-180309.zip" TargetMode="External"/><Relationship Id="rId73" Type="http://schemas.openxmlformats.org/officeDocument/2006/relationships/hyperlink" Target="docs\S1-180317.zip" TargetMode="External"/><Relationship Id="rId4" Type="http://schemas.openxmlformats.org/officeDocument/2006/relationships/settings" Target="settings.xml"/><Relationship Id="rId9" Type="http://schemas.openxmlformats.org/officeDocument/2006/relationships/hyperlink" Target="docs\S1-170300.zip" TargetMode="External"/><Relationship Id="rId13" Type="http://schemas.openxmlformats.org/officeDocument/2006/relationships/hyperlink" Target="docs\S1-180031.zip" TargetMode="External"/><Relationship Id="rId18" Type="http://schemas.openxmlformats.org/officeDocument/2006/relationships/hyperlink" Target="file:///D:\3GPP\SA1%20Fukuoka%202018\Docs\S1-180240.zip" TargetMode="External"/><Relationship Id="rId39" Type="http://schemas.openxmlformats.org/officeDocument/2006/relationships/hyperlink" Target="file:///C:\Users\norpahj\AppData\Local\Temp\Temp1_draft%20S1-180001.zip\docs\S1-180039.zip" TargetMode="External"/><Relationship Id="rId34" Type="http://schemas.openxmlformats.org/officeDocument/2006/relationships/hyperlink" Target="file:///D:\3GPP\SA1%20Fukuoka%202018\Docs\S1-180250.zip" TargetMode="External"/><Relationship Id="rId50" Type="http://schemas.openxmlformats.org/officeDocument/2006/relationships/hyperlink" Target="docs\S1-180316.zip" TargetMode="External"/><Relationship Id="rId55" Type="http://schemas.openxmlformats.org/officeDocument/2006/relationships/hyperlink" Target="file:///D:\3GPP\SA1%20Fukuoka%202018\Docs\S1-180252.zip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docs\S1-18031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\S1-18030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62697-1358-428B-9FD8-05EE8FDC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828</TotalTime>
  <Pages>8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12321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greg schumacher</cp:lastModifiedBy>
  <cp:revision>40</cp:revision>
  <dcterms:created xsi:type="dcterms:W3CDTF">2018-02-04T06:05:00Z</dcterms:created>
  <dcterms:modified xsi:type="dcterms:W3CDTF">2018-02-08T00:09:00Z</dcterms:modified>
</cp:coreProperties>
</file>